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3D07E" w14:textId="7799FA89" w:rsidR="00001618" w:rsidRPr="0042288C" w:rsidRDefault="00001618" w:rsidP="0042288C">
      <w:pPr>
        <w:shd w:val="clear" w:color="auto" w:fill="365F91" w:themeFill="accent1" w:themeFillShade="BF"/>
        <w:spacing w:line="276" w:lineRule="auto"/>
        <w:jc w:val="center"/>
        <w:rPr>
          <w:b/>
          <w:color w:val="FFFFFF" w:themeColor="background1"/>
          <w:sz w:val="28"/>
          <w:szCs w:val="28"/>
        </w:rPr>
      </w:pPr>
      <w:r w:rsidRPr="006C6455">
        <w:rPr>
          <w:rStyle w:val="lev"/>
          <w:bCs w:val="0"/>
          <w:color w:val="FFFFFF" w:themeColor="background1"/>
          <w:sz w:val="28"/>
          <w:szCs w:val="28"/>
        </w:rPr>
        <w:t>ACTE D’ENGAGEMENT</w:t>
      </w:r>
    </w:p>
    <w:p w14:paraId="31FB3D87" w14:textId="51A02D6E"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 xml:space="preserve">(A RETOURNER SOUS FORMAT WORD ET </w:t>
      </w:r>
      <w:proofErr w:type="gramStart"/>
      <w:r w:rsidRPr="00001618">
        <w:rPr>
          <w:rFonts w:cstheme="minorHAnsi"/>
          <w:b/>
          <w:i/>
          <w:iCs/>
          <w:sz w:val="20"/>
          <w:szCs w:val="20"/>
        </w:rPr>
        <w:t>PDF)</w:t>
      </w:r>
      <w:r w:rsidRPr="00001618">
        <w:rPr>
          <w:rStyle w:val="lev"/>
          <w:i/>
          <w:iCs/>
          <w:color w:val="FFFFFF" w:themeColor="background1"/>
          <w:sz w:val="20"/>
          <w:szCs w:val="20"/>
        </w:rPr>
        <w:t>ACTE</w:t>
      </w:r>
      <w:proofErr w:type="gramEnd"/>
      <w:r w:rsidRPr="00001618">
        <w:rPr>
          <w:rStyle w:val="lev"/>
          <w:i/>
          <w:iCs/>
          <w:color w:val="FFFFFF" w:themeColor="background1"/>
          <w:sz w:val="20"/>
          <w:szCs w:val="20"/>
        </w:rPr>
        <w:t xml:space="preserve"> D’ENGAGEMENT</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550F7DB6"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4F22B7" w:rsidRPr="004F22B7">
              <w:rPr>
                <w:b/>
                <w:bCs/>
                <w:color w:val="FFFFFF" w:themeColor="background1"/>
                <w:szCs w:val="22"/>
              </w:rPr>
              <w:t xml:space="preserve">– </w:t>
            </w:r>
            <w:r w:rsidRPr="00001618">
              <w:rPr>
                <w:rStyle w:val="lev"/>
                <w:bCs w:val="0"/>
                <w:color w:val="FFFFFF" w:themeColor="background1"/>
                <w:szCs w:val="22"/>
              </w:rPr>
              <w:t>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7D3F02F9" w14:textId="77777777" w:rsidR="00F35054" w:rsidRPr="00001618" w:rsidRDefault="00F35054" w:rsidP="00001618">
      <w:pPr>
        <w:tabs>
          <w:tab w:val="left" w:pos="426"/>
          <w:tab w:val="left" w:pos="851"/>
        </w:tabs>
        <w:spacing w:line="276" w:lineRule="auto"/>
        <w:jc w:val="both"/>
        <w:rPr>
          <w:rFonts w:cstheme="minorHAnsi"/>
          <w:bCs/>
          <w:i/>
          <w:szCs w:val="22"/>
        </w:rPr>
      </w:pPr>
    </w:p>
    <w:p w14:paraId="27DC943D" w14:textId="77777777" w:rsidR="004572BE" w:rsidRPr="00001618" w:rsidRDefault="004572BE" w:rsidP="000F58F4">
      <w:pPr>
        <w:widowControl w:val="0"/>
        <w:autoSpaceDE w:val="0"/>
        <w:autoSpaceDN w:val="0"/>
        <w:adjustRightInd w:val="0"/>
        <w:spacing w:line="276" w:lineRule="auto"/>
        <w:rPr>
          <w:rFonts w:cs="Arial"/>
          <w:szCs w:val="22"/>
        </w:rPr>
      </w:pPr>
      <w:r w:rsidRPr="00001618">
        <w:rPr>
          <w:rFonts w:cstheme="minorHAnsi"/>
          <w:b/>
          <w:bCs/>
          <w:szCs w:val="22"/>
        </w:rPr>
        <w:t>SOUSCRIPTION DE CONTRATS D'ASSURANCE POUR LES BESOINS DE</w:t>
      </w:r>
      <w:r>
        <w:rPr>
          <w:rFonts w:cstheme="minorHAnsi"/>
          <w:b/>
          <w:bCs/>
          <w:szCs w:val="22"/>
        </w:rPr>
        <w:t xml:space="preserve"> L’ACHETEUR PUBLIC CI-APRES DESIGNÉ : </w:t>
      </w:r>
    </w:p>
    <w:p w14:paraId="542FC119" w14:textId="77777777" w:rsidR="004572BE" w:rsidRPr="00001618" w:rsidRDefault="004572BE" w:rsidP="000F58F4">
      <w:pPr>
        <w:spacing w:line="276" w:lineRule="auto"/>
        <w:rPr>
          <w:b/>
          <w:bCs/>
          <w:szCs w:val="22"/>
        </w:rPr>
      </w:pPr>
    </w:p>
    <w:p w14:paraId="470FCD39" w14:textId="77777777" w:rsidR="004572BE" w:rsidRPr="00823086" w:rsidRDefault="004572BE" w:rsidP="000F58F4">
      <w:pPr>
        <w:widowControl w:val="0"/>
        <w:autoSpaceDE w:val="0"/>
        <w:autoSpaceDN w:val="0"/>
        <w:adjustRightInd w:val="0"/>
        <w:spacing w:line="276" w:lineRule="auto"/>
        <w:rPr>
          <w:b/>
          <w:bCs/>
        </w:rPr>
      </w:pPr>
      <w:r w:rsidRPr="00823086">
        <w:rPr>
          <w:b/>
          <w:bCs/>
        </w:rPr>
        <w:t>COMMUNE ET CENTRE COMMUNAL D’ACTION SOCIALE DE JURANÇON</w:t>
      </w:r>
    </w:p>
    <w:p w14:paraId="4440E830" w14:textId="77777777" w:rsidR="004572BE" w:rsidRPr="00823086" w:rsidRDefault="004572BE" w:rsidP="000F58F4">
      <w:pPr>
        <w:widowControl w:val="0"/>
        <w:autoSpaceDE w:val="0"/>
        <w:autoSpaceDN w:val="0"/>
        <w:adjustRightInd w:val="0"/>
        <w:spacing w:line="276" w:lineRule="auto"/>
        <w:rPr>
          <w:b/>
          <w:bCs/>
        </w:rPr>
      </w:pPr>
      <w:r w:rsidRPr="00823086">
        <w:rPr>
          <w:b/>
          <w:bCs/>
        </w:rPr>
        <w:t xml:space="preserve">MAIRIE </w:t>
      </w:r>
    </w:p>
    <w:p w14:paraId="0918432C" w14:textId="2ACE9AAB" w:rsidR="004572BE" w:rsidRPr="00823086" w:rsidRDefault="004572BE" w:rsidP="000F58F4">
      <w:pPr>
        <w:widowControl w:val="0"/>
        <w:autoSpaceDE w:val="0"/>
        <w:autoSpaceDN w:val="0"/>
        <w:adjustRightInd w:val="0"/>
        <w:spacing w:line="276" w:lineRule="auto"/>
        <w:rPr>
          <w:b/>
          <w:bCs/>
        </w:rPr>
      </w:pPr>
      <w:r w:rsidRPr="00823086">
        <w:rPr>
          <w:b/>
          <w:bCs/>
        </w:rPr>
        <w:t xml:space="preserve">6 RUE CHARLES DE GAULLE </w:t>
      </w:r>
    </w:p>
    <w:p w14:paraId="02D59846" w14:textId="77777777" w:rsidR="004572BE" w:rsidRDefault="004572BE" w:rsidP="000F58F4">
      <w:pPr>
        <w:widowControl w:val="0"/>
        <w:autoSpaceDE w:val="0"/>
        <w:autoSpaceDN w:val="0"/>
        <w:adjustRightInd w:val="0"/>
        <w:spacing w:line="276" w:lineRule="auto"/>
        <w:rPr>
          <w:b/>
          <w:bCs/>
        </w:rPr>
      </w:pPr>
      <w:r w:rsidRPr="00823086">
        <w:rPr>
          <w:b/>
          <w:bCs/>
        </w:rPr>
        <w:t>64110 JURANÇON</w:t>
      </w:r>
    </w:p>
    <w:p w14:paraId="25CB0E0D" w14:textId="77777777" w:rsidR="00017826" w:rsidRDefault="00017826" w:rsidP="00017826">
      <w:pPr>
        <w:rPr>
          <w:color w:val="F79646" w:themeColor="accent6"/>
        </w:rPr>
      </w:pP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Pr="00001618" w:rsidRDefault="00F35054" w:rsidP="00001618">
      <w:pPr>
        <w:tabs>
          <w:tab w:val="left" w:pos="426"/>
          <w:tab w:val="left" w:pos="851"/>
        </w:tabs>
        <w:spacing w:line="276" w:lineRule="auto"/>
        <w:jc w:val="both"/>
        <w:rPr>
          <w:rFonts w:cstheme="minorHAnsi"/>
          <w:szCs w:val="22"/>
        </w:rPr>
      </w:pPr>
    </w:p>
    <w:tbl>
      <w:tblPr>
        <w:tblStyle w:val="Grilledutableau11"/>
        <w:tblW w:w="9493" w:type="dxa"/>
        <w:tblInd w:w="0" w:type="dxa"/>
        <w:tblLook w:val="04A0" w:firstRow="1" w:lastRow="0" w:firstColumn="1" w:lastColumn="0" w:noHBand="0" w:noVBand="1"/>
      </w:tblPr>
      <w:tblGrid>
        <w:gridCol w:w="1555"/>
        <w:gridCol w:w="7938"/>
      </w:tblGrid>
      <w:tr w:rsidR="005B0C1B" w:rsidRPr="00744D40" w14:paraId="2C220CEE" w14:textId="77777777" w:rsidTr="00925A99">
        <w:trPr>
          <w:trHeight w:val="397"/>
        </w:trPr>
        <w:tc>
          <w:tcPr>
            <w:tcW w:w="1555"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309B19B3" w14:textId="77777777" w:rsidR="005B0C1B" w:rsidRPr="00744D40" w:rsidRDefault="005B0C1B" w:rsidP="00925A99">
            <w:pPr>
              <w:rPr>
                <w:b/>
                <w:bCs/>
                <w:color w:val="FFFFFF" w:themeColor="background1"/>
                <w:sz w:val="20"/>
                <w:szCs w:val="20"/>
                <w:lang w:val="fr-FR"/>
              </w:rPr>
            </w:pPr>
            <w:r w:rsidRPr="00744D40">
              <w:rPr>
                <w:b/>
                <w:bCs/>
                <w:color w:val="FFFFFF" w:themeColor="background1"/>
                <w:sz w:val="20"/>
                <w:szCs w:val="20"/>
                <w:lang w:val="fr-FR"/>
              </w:rPr>
              <w:t>Numéro du lot</w:t>
            </w:r>
          </w:p>
        </w:tc>
        <w:tc>
          <w:tcPr>
            <w:tcW w:w="793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4935B308" w14:textId="77777777" w:rsidR="005B0C1B" w:rsidRPr="00744D40" w:rsidRDefault="005B0C1B" w:rsidP="00925A99">
            <w:pPr>
              <w:rPr>
                <w:b/>
                <w:bCs/>
                <w:color w:val="FFFFFF" w:themeColor="background1"/>
                <w:sz w:val="20"/>
                <w:szCs w:val="20"/>
                <w:lang w:val="fr-FR"/>
              </w:rPr>
            </w:pPr>
            <w:r w:rsidRPr="00744D40">
              <w:rPr>
                <w:b/>
                <w:bCs/>
                <w:color w:val="FFFFFF" w:themeColor="background1"/>
                <w:sz w:val="20"/>
                <w:szCs w:val="20"/>
                <w:lang w:val="fr-FR"/>
              </w:rPr>
              <w:t>Intitulé du lot</w:t>
            </w:r>
          </w:p>
        </w:tc>
      </w:tr>
      <w:tr w:rsidR="005B0C1B" w:rsidRPr="00744D40" w14:paraId="435B8575" w14:textId="77777777" w:rsidTr="00925A99">
        <w:trPr>
          <w:trHeight w:val="397"/>
        </w:trPr>
        <w:tc>
          <w:tcPr>
            <w:tcW w:w="1555" w:type="dxa"/>
            <w:tcBorders>
              <w:top w:val="single" w:sz="4" w:space="0" w:color="auto"/>
              <w:left w:val="single" w:sz="4" w:space="0" w:color="auto"/>
              <w:bottom w:val="single" w:sz="4" w:space="0" w:color="auto"/>
              <w:right w:val="single" w:sz="4" w:space="0" w:color="auto"/>
            </w:tcBorders>
            <w:vAlign w:val="center"/>
            <w:hideMark/>
          </w:tcPr>
          <w:p w14:paraId="44C14539" w14:textId="77777777" w:rsidR="005B0C1B" w:rsidRPr="00744D40" w:rsidRDefault="005B0C1B" w:rsidP="00925A99">
            <w:pPr>
              <w:rPr>
                <w:b/>
                <w:bCs/>
                <w:sz w:val="20"/>
                <w:szCs w:val="20"/>
                <w:lang w:val="fr-FR"/>
              </w:rPr>
            </w:pPr>
            <w:r w:rsidRPr="00744D40">
              <w:rPr>
                <w:b/>
                <w:bCs/>
                <w:sz w:val="20"/>
                <w:szCs w:val="20"/>
                <w:lang w:val="fr-FR"/>
              </w:rPr>
              <w:t>3</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58967AF" w14:textId="77777777" w:rsidR="005B0C1B" w:rsidRPr="00744D40" w:rsidRDefault="005B0C1B" w:rsidP="00925A99">
            <w:pPr>
              <w:rPr>
                <w:rFonts w:cs="Cambria"/>
                <w:sz w:val="18"/>
                <w:szCs w:val="20"/>
                <w:lang w:val="fr-FR"/>
              </w:rPr>
            </w:pPr>
            <w:r w:rsidRPr="00744D40">
              <w:rPr>
                <w:sz w:val="20"/>
                <w:szCs w:val="20"/>
                <w:lang w:val="fr-FR"/>
              </w:rPr>
              <w:t xml:space="preserve">Assurance </w:t>
            </w:r>
            <w:r w:rsidRPr="00744D40">
              <w:rPr>
                <w:b/>
                <w:bCs/>
                <w:sz w:val="20"/>
                <w:szCs w:val="20"/>
                <w:lang w:val="fr-FR"/>
              </w:rPr>
              <w:t>FLOTTE AUTOMOBILE ET AUTOMOBILE-MISSION</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2D983BF1"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4F22B7" w:rsidRPr="004F22B7">
              <w:rPr>
                <w:b/>
                <w:bCs/>
                <w:color w:val="FFFFFF" w:themeColor="background1"/>
                <w:szCs w:val="22"/>
              </w:rPr>
              <w:t xml:space="preserve">– </w:t>
            </w:r>
            <w:r w:rsidRPr="00001618">
              <w:rPr>
                <w:rStyle w:val="lev"/>
                <w:bCs w:val="0"/>
                <w:color w:val="FFFFFF" w:themeColor="background1"/>
                <w:szCs w:val="22"/>
              </w:rPr>
              <w:t>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52ACDF9C"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du marché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3CE06146"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et conformément à leurs clauses,</w:t>
      </w:r>
    </w:p>
    <w:p w14:paraId="07009193" w14:textId="77777777" w:rsidR="00F35054" w:rsidRPr="00001618" w:rsidRDefault="00F35054"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End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5D10FA"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End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End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5D10FA"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End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5D10FA"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5C94490F"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r w:rsidRPr="00AB1C6B">
        <w:rPr>
          <w:rFonts w:cstheme="minorHAnsi"/>
          <w:bCs/>
          <w:szCs w:val="22"/>
        </w:rPr>
        <w:t>à livrer les fournitures demandées ou à exécuter les prestations demandées :</w:t>
      </w:r>
    </w:p>
    <w:p w14:paraId="3614399C" w14:textId="77777777" w:rsidR="00F35054" w:rsidRPr="00001618" w:rsidRDefault="00F35054" w:rsidP="00001618">
      <w:pPr>
        <w:pStyle w:val="fcase1ertab"/>
        <w:tabs>
          <w:tab w:val="left" w:pos="851"/>
        </w:tabs>
        <w:spacing w:line="276" w:lineRule="auto"/>
        <w:ind w:left="0" w:firstLine="0"/>
        <w:rPr>
          <w:rFonts w:cstheme="minorHAnsi"/>
          <w:szCs w:val="22"/>
        </w:rPr>
      </w:pPr>
    </w:p>
    <w:p w14:paraId="40F2EBD7" w14:textId="1A64707E" w:rsidR="00213C8E" w:rsidRDefault="00467773" w:rsidP="00001618">
      <w:pPr>
        <w:pStyle w:val="fcase1ertab"/>
        <w:tabs>
          <w:tab w:val="clear" w:pos="426"/>
          <w:tab w:val="left" w:pos="851"/>
        </w:tabs>
        <w:spacing w:line="276" w:lineRule="auto"/>
        <w:ind w:left="0" w:firstLine="709"/>
        <w:rPr>
          <w:rFonts w:cstheme="minorHAnsi"/>
          <w:szCs w:val="22"/>
        </w:rPr>
      </w:pPr>
      <w:r>
        <w:rPr>
          <w:rFonts w:cstheme="minorHAnsi"/>
          <w:szCs w:val="22"/>
        </w:rPr>
        <w:fldChar w:fldCharType="begin">
          <w:ffData>
            <w:name w:val=""/>
            <w:enabled/>
            <w:calcOnExit w:val="0"/>
            <w:checkBox>
              <w:size w:val="20"/>
              <w:default w:val="1"/>
            </w:checkBox>
          </w:ffData>
        </w:fldChar>
      </w:r>
      <w:r>
        <w:rPr>
          <w:rFonts w:cstheme="minorHAnsi"/>
          <w:szCs w:val="22"/>
        </w:rPr>
        <w:instrText xml:space="preserve"> FORMCHECKBOX </w:instrText>
      </w:r>
      <w:r>
        <w:rPr>
          <w:rFonts w:cstheme="minorHAnsi"/>
          <w:szCs w:val="22"/>
        </w:rPr>
      </w:r>
      <w:r>
        <w:rPr>
          <w:rFonts w:cstheme="minorHAnsi"/>
          <w:szCs w:val="22"/>
        </w:rPr>
        <w:fldChar w:fldCharType="separate"/>
      </w:r>
      <w:r>
        <w:rPr>
          <w:rFonts w:cstheme="minorHAnsi"/>
          <w:szCs w:val="22"/>
        </w:rPr>
        <w:fldChar w:fldCharType="end"/>
      </w:r>
      <w:r w:rsidR="00F35054" w:rsidRPr="00001618">
        <w:rPr>
          <w:rFonts w:cstheme="minorHAnsi"/>
          <w:szCs w:val="22"/>
        </w:rPr>
        <w:t xml:space="preserve"> Aux prix indiqués ci-dessous </w:t>
      </w:r>
      <w:r w:rsidR="00F35054" w:rsidRPr="00001618">
        <w:rPr>
          <w:rFonts w:cstheme="minorHAnsi"/>
          <w:szCs w:val="22"/>
          <w:u w:val="single"/>
        </w:rPr>
        <w:t>(aucune modification ne sera apportée par le candidat sur les tableaux ci-dessous)</w:t>
      </w:r>
      <w:r w:rsidR="00F35054" w:rsidRPr="00001618">
        <w:rPr>
          <w:rFonts w:cstheme="minorHAnsi"/>
          <w:szCs w:val="22"/>
        </w:rPr>
        <w:t> ;</w:t>
      </w:r>
    </w:p>
    <w:p w14:paraId="4E2A0B23" w14:textId="77777777" w:rsidR="00F35054" w:rsidRPr="00001618" w:rsidRDefault="00F35054" w:rsidP="00001618">
      <w:pPr>
        <w:tabs>
          <w:tab w:val="right" w:pos="4140"/>
        </w:tabs>
        <w:spacing w:line="276" w:lineRule="auto"/>
        <w:rPr>
          <w:rFonts w:cstheme="minorHAnsi"/>
          <w:szCs w:val="22"/>
          <w:u w:val="single"/>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18"/>
        <w:gridCol w:w="4502"/>
      </w:tblGrid>
      <w:tr w:rsidR="00877580" w:rsidRPr="00BB3027" w14:paraId="1856D243" w14:textId="77777777" w:rsidTr="00BD6C81">
        <w:trPr>
          <w:trHeight w:val="567"/>
          <w:tblCellSpacing w:w="15" w:type="dxa"/>
        </w:trPr>
        <w:tc>
          <w:tcPr>
            <w:tcW w:w="4966" w:type="pct"/>
            <w:gridSpan w:val="2"/>
            <w:vAlign w:val="center"/>
            <w:hideMark/>
          </w:tcPr>
          <w:p w14:paraId="7CE92C56" w14:textId="10D30B0E" w:rsidR="00877580" w:rsidRPr="00BB3027" w:rsidRDefault="00877580" w:rsidP="00925A99">
            <w:pPr>
              <w:rPr>
                <w:rFonts w:cstheme="minorHAnsi"/>
                <w:szCs w:val="22"/>
              </w:rPr>
            </w:pPr>
            <w:r w:rsidRPr="00BB3027">
              <w:rPr>
                <w:rFonts w:cstheme="minorHAnsi"/>
                <w:color w:val="1F497D" w:themeColor="text2"/>
                <w:szCs w:val="22"/>
              </w:rPr>
              <w:fldChar w:fldCharType="begin">
                <w:ffData>
                  <w:name w:val=""/>
                  <w:enabled/>
                  <w:calcOnExit w:val="0"/>
                  <w:checkBox>
                    <w:size w:val="20"/>
                    <w:default w:val="1"/>
                  </w:checkBox>
                </w:ffData>
              </w:fldChar>
            </w:r>
            <w:r w:rsidRPr="00BB3027">
              <w:rPr>
                <w:rFonts w:cstheme="minorHAnsi"/>
                <w:color w:val="1F497D" w:themeColor="text2"/>
                <w:szCs w:val="22"/>
              </w:rPr>
              <w:instrText xml:space="preserve"> FORMCHECKBOX </w:instrText>
            </w:r>
            <w:r w:rsidRPr="00BB3027">
              <w:rPr>
                <w:rFonts w:cstheme="minorHAnsi"/>
                <w:color w:val="1F497D" w:themeColor="text2"/>
                <w:szCs w:val="22"/>
              </w:rPr>
            </w:r>
            <w:r w:rsidRPr="00BB3027">
              <w:rPr>
                <w:rFonts w:cstheme="minorHAnsi"/>
                <w:color w:val="1F497D" w:themeColor="text2"/>
                <w:szCs w:val="22"/>
              </w:rPr>
              <w:fldChar w:fldCharType="separate"/>
            </w:r>
            <w:r w:rsidRPr="00BB3027">
              <w:rPr>
                <w:rFonts w:cstheme="minorHAnsi"/>
                <w:color w:val="1F497D" w:themeColor="text2"/>
                <w:szCs w:val="22"/>
              </w:rPr>
              <w:fldChar w:fldCharType="end"/>
            </w:r>
            <w:r w:rsidRPr="00BB3027">
              <w:rPr>
                <w:rFonts w:cstheme="minorHAnsi"/>
                <w:color w:val="1F497D" w:themeColor="text2"/>
                <w:szCs w:val="22"/>
              </w:rPr>
              <w:t xml:space="preserve"> Assiette de tarification</w:t>
            </w:r>
            <w:r>
              <w:rPr>
                <w:rFonts w:cstheme="minorHAnsi"/>
                <w:color w:val="1F497D" w:themeColor="text2"/>
                <w:szCs w:val="22"/>
              </w:rPr>
              <w:t> : par véhicule assuré</w:t>
            </w:r>
          </w:p>
        </w:tc>
      </w:tr>
      <w:tr w:rsidR="00877580" w:rsidRPr="00BB3027" w14:paraId="5B35EF07" w14:textId="77777777" w:rsidTr="00BD6C81">
        <w:trPr>
          <w:trHeight w:val="567"/>
          <w:tblCellSpacing w:w="15" w:type="dxa"/>
        </w:trPr>
        <w:tc>
          <w:tcPr>
            <w:tcW w:w="2459" w:type="pct"/>
            <w:vAlign w:val="center"/>
          </w:tcPr>
          <w:p w14:paraId="55CD00EC" w14:textId="77777777" w:rsidR="00877580" w:rsidRPr="00BB3027" w:rsidRDefault="00877580" w:rsidP="00925A99">
            <w:pPr>
              <w:rPr>
                <w:rFonts w:cstheme="minorHAnsi"/>
                <w:b/>
                <w:bCs/>
                <w:szCs w:val="22"/>
              </w:rPr>
            </w:pPr>
            <w:r w:rsidRPr="00BB3027">
              <w:rPr>
                <w:rFonts w:cstheme="minorHAnsi"/>
                <w:b/>
                <w:bCs/>
                <w:szCs w:val="22"/>
              </w:rPr>
              <w:t>COMMUNE</w:t>
            </w:r>
          </w:p>
        </w:tc>
        <w:tc>
          <w:tcPr>
            <w:tcW w:w="2490" w:type="pct"/>
            <w:vMerge w:val="restart"/>
            <w:vAlign w:val="center"/>
          </w:tcPr>
          <w:p w14:paraId="34A93A7F" w14:textId="2A58F785" w:rsidR="00877580" w:rsidRPr="00BB3027" w:rsidRDefault="00877580" w:rsidP="00925A99">
            <w:pPr>
              <w:rPr>
                <w:rFonts w:cstheme="minorHAnsi"/>
                <w:b/>
                <w:bCs/>
                <w:szCs w:val="22"/>
                <w:highlight w:val="yellow"/>
              </w:rPr>
            </w:pPr>
            <w:r w:rsidRPr="00877580">
              <w:rPr>
                <w:rFonts w:cstheme="minorHAnsi"/>
                <w:b/>
                <w:bCs/>
                <w:szCs w:val="22"/>
              </w:rPr>
              <w:t>Selon état de parc fourni en annexe</w:t>
            </w:r>
          </w:p>
        </w:tc>
      </w:tr>
      <w:tr w:rsidR="00877580" w:rsidRPr="00BB3027" w14:paraId="3A37A21A" w14:textId="77777777" w:rsidTr="00BD6C81">
        <w:trPr>
          <w:trHeight w:val="567"/>
          <w:tblCellSpacing w:w="15" w:type="dxa"/>
        </w:trPr>
        <w:tc>
          <w:tcPr>
            <w:tcW w:w="2459" w:type="pct"/>
            <w:vAlign w:val="center"/>
          </w:tcPr>
          <w:p w14:paraId="3F1FD807" w14:textId="77777777" w:rsidR="00877580" w:rsidRPr="00BB3027" w:rsidRDefault="00877580" w:rsidP="00925A99">
            <w:pPr>
              <w:rPr>
                <w:rFonts w:ascii="Arial" w:hAnsi="Arial" w:cs="Arial"/>
                <w:b/>
                <w:bCs/>
                <w:szCs w:val="22"/>
              </w:rPr>
            </w:pPr>
            <w:r w:rsidRPr="00BB3027">
              <w:rPr>
                <w:rFonts w:ascii="Arial" w:hAnsi="Arial" w:cs="Arial"/>
                <w:b/>
                <w:bCs/>
                <w:szCs w:val="22"/>
              </w:rPr>
              <w:t>CCAS</w:t>
            </w:r>
          </w:p>
        </w:tc>
        <w:tc>
          <w:tcPr>
            <w:tcW w:w="2490" w:type="pct"/>
            <w:vMerge/>
            <w:vAlign w:val="center"/>
          </w:tcPr>
          <w:p w14:paraId="43AF6161" w14:textId="321C68C8" w:rsidR="00877580" w:rsidRPr="00BB3027" w:rsidRDefault="00877580" w:rsidP="00925A99">
            <w:pPr>
              <w:rPr>
                <w:rFonts w:cstheme="minorHAnsi"/>
                <w:b/>
                <w:bCs/>
                <w:szCs w:val="22"/>
                <w:highlight w:val="yellow"/>
              </w:rPr>
            </w:pPr>
          </w:p>
        </w:tc>
      </w:tr>
    </w:tbl>
    <w:p w14:paraId="555955A4" w14:textId="77777777" w:rsidR="00AB1C6B" w:rsidRDefault="00AB1C6B" w:rsidP="00AB1C6B">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9A00B7" w:rsidRPr="009F59EC" w14:paraId="7E9AA28F" w14:textId="77777777" w:rsidTr="00925A99">
        <w:trPr>
          <w:trHeight w:val="1064"/>
          <w:tblHeader/>
          <w:tblCellSpacing w:w="15" w:type="dxa"/>
        </w:trPr>
        <w:tc>
          <w:tcPr>
            <w:tcW w:w="0" w:type="auto"/>
            <w:vMerge w:val="restart"/>
            <w:shd w:val="clear" w:color="auto" w:fill="365F91" w:themeFill="accent1" w:themeFillShade="BF"/>
            <w:vAlign w:val="center"/>
            <w:hideMark/>
          </w:tcPr>
          <w:p w14:paraId="7B0F1F6D" w14:textId="77777777" w:rsidR="009A00B7" w:rsidRPr="009F59EC" w:rsidRDefault="009A00B7" w:rsidP="00925A99">
            <w:pPr>
              <w:rPr>
                <w:rFonts w:cstheme="minorHAnsi"/>
                <w:b/>
                <w:bCs/>
                <w:color w:val="FFFFFF" w:themeColor="background1"/>
                <w:sz w:val="24"/>
                <w:szCs w:val="24"/>
              </w:rPr>
            </w:pPr>
            <w:r w:rsidRPr="009F59EC">
              <w:rPr>
                <w:rFonts w:cstheme="minorHAnsi"/>
                <w:b/>
                <w:bCs/>
                <w:color w:val="FFFFFF" w:themeColor="background1"/>
                <w:sz w:val="24"/>
                <w:szCs w:val="24"/>
              </w:rPr>
              <w:t xml:space="preserve">SOLUTION DE BASE </w:t>
            </w:r>
          </w:p>
          <w:p w14:paraId="0E358A6B" w14:textId="77777777" w:rsidR="009A00B7" w:rsidRPr="009F59EC" w:rsidRDefault="009A00B7" w:rsidP="00925A99">
            <w:pPr>
              <w:rPr>
                <w:rFonts w:cstheme="minorHAnsi"/>
                <w:b/>
                <w:bCs/>
                <w:color w:val="FFFFFF" w:themeColor="background1"/>
                <w:sz w:val="24"/>
                <w:szCs w:val="24"/>
              </w:rPr>
            </w:pPr>
            <w:r w:rsidRPr="009F59EC">
              <w:rPr>
                <w:rFonts w:cstheme="minorHAnsi"/>
                <w:b/>
                <w:bCs/>
                <w:color w:val="FFFFFF" w:themeColor="background1"/>
                <w:sz w:val="24"/>
                <w:szCs w:val="24"/>
              </w:rPr>
              <w:t>(Franchises stipulées au C.C.T.P.)</w:t>
            </w:r>
          </w:p>
        </w:tc>
        <w:tc>
          <w:tcPr>
            <w:tcW w:w="5215" w:type="dxa"/>
            <w:gridSpan w:val="2"/>
            <w:shd w:val="clear" w:color="auto" w:fill="365F91" w:themeFill="accent1" w:themeFillShade="BF"/>
            <w:vAlign w:val="center"/>
            <w:hideMark/>
          </w:tcPr>
          <w:p w14:paraId="370BDB0D" w14:textId="77777777" w:rsidR="009A00B7" w:rsidRPr="009F59EC" w:rsidRDefault="009A00B7" w:rsidP="00925A99">
            <w:pPr>
              <w:jc w:val="center"/>
              <w:rPr>
                <w:rFonts w:cstheme="minorHAnsi"/>
                <w:b/>
                <w:bCs/>
                <w:color w:val="FFFFFF" w:themeColor="background1"/>
                <w:sz w:val="24"/>
                <w:szCs w:val="24"/>
              </w:rPr>
            </w:pPr>
            <w:r w:rsidRPr="009F59EC">
              <w:rPr>
                <w:rFonts w:cstheme="minorHAnsi"/>
                <w:b/>
                <w:bCs/>
                <w:color w:val="FFFFFF" w:themeColor="background1"/>
                <w:sz w:val="24"/>
                <w:szCs w:val="24"/>
              </w:rPr>
              <w:t>MONTANT DE L’OFFRE EXPRIMEE EN EUROS</w:t>
            </w:r>
          </w:p>
          <w:p w14:paraId="5CDF53B1" w14:textId="77777777" w:rsidR="009A00B7" w:rsidRPr="009F59EC" w:rsidRDefault="009A00B7" w:rsidP="00925A99">
            <w:pPr>
              <w:jc w:val="center"/>
              <w:rPr>
                <w:rFonts w:cstheme="minorHAnsi"/>
                <w:b/>
                <w:bCs/>
                <w:color w:val="FFFFFF" w:themeColor="background1"/>
                <w:sz w:val="24"/>
                <w:szCs w:val="24"/>
              </w:rPr>
            </w:pPr>
            <w:r w:rsidRPr="009F59EC">
              <w:rPr>
                <w:rFonts w:cstheme="minorHAnsi"/>
                <w:b/>
                <w:bCs/>
                <w:color w:val="FFFFFF" w:themeColor="background1"/>
                <w:sz w:val="24"/>
                <w:szCs w:val="24"/>
              </w:rPr>
              <w:t xml:space="preserve">TOUTES TAXES D’ASSURANCES COMPRISES ET FRAIS </w:t>
            </w:r>
          </w:p>
        </w:tc>
      </w:tr>
      <w:tr w:rsidR="009A00B7" w:rsidRPr="009F59EC" w14:paraId="79500823" w14:textId="77777777" w:rsidTr="00925A99">
        <w:trPr>
          <w:trHeight w:val="1064"/>
          <w:tblCellSpacing w:w="15" w:type="dxa"/>
        </w:trPr>
        <w:tc>
          <w:tcPr>
            <w:tcW w:w="0" w:type="auto"/>
            <w:vMerge/>
            <w:shd w:val="clear" w:color="auto" w:fill="365F91" w:themeFill="accent1" w:themeFillShade="BF"/>
            <w:vAlign w:val="center"/>
            <w:hideMark/>
          </w:tcPr>
          <w:p w14:paraId="0D5B526C" w14:textId="77777777" w:rsidR="009A00B7" w:rsidRPr="009F59EC" w:rsidRDefault="009A00B7" w:rsidP="00925A99">
            <w:pPr>
              <w:rPr>
                <w:rFonts w:cstheme="minorHAnsi"/>
                <w:b/>
                <w:color w:val="FFFFFF" w:themeColor="background1"/>
                <w:sz w:val="24"/>
                <w:szCs w:val="24"/>
              </w:rPr>
            </w:pPr>
          </w:p>
        </w:tc>
        <w:tc>
          <w:tcPr>
            <w:tcW w:w="2600" w:type="dxa"/>
            <w:shd w:val="clear" w:color="auto" w:fill="365F91" w:themeFill="accent1" w:themeFillShade="BF"/>
            <w:vAlign w:val="center"/>
            <w:hideMark/>
          </w:tcPr>
          <w:p w14:paraId="0375A020" w14:textId="77777777" w:rsidR="009A00B7" w:rsidRPr="009F59EC" w:rsidRDefault="009A00B7" w:rsidP="00925A99">
            <w:pPr>
              <w:jc w:val="center"/>
              <w:rPr>
                <w:rFonts w:cstheme="minorHAnsi"/>
                <w:b/>
                <w:color w:val="FFFFFF" w:themeColor="background1"/>
                <w:sz w:val="24"/>
                <w:szCs w:val="24"/>
              </w:rPr>
            </w:pPr>
            <w:r w:rsidRPr="009F59EC">
              <w:rPr>
                <w:rFonts w:cstheme="minorHAnsi"/>
                <w:b/>
                <w:bCs/>
                <w:color w:val="FFFFFF" w:themeColor="background1"/>
                <w:sz w:val="24"/>
                <w:szCs w:val="24"/>
              </w:rPr>
              <w:t>COMMUNE</w:t>
            </w:r>
          </w:p>
        </w:tc>
        <w:tc>
          <w:tcPr>
            <w:tcW w:w="2585" w:type="dxa"/>
            <w:shd w:val="clear" w:color="auto" w:fill="365F91" w:themeFill="accent1" w:themeFillShade="BF"/>
            <w:vAlign w:val="center"/>
            <w:hideMark/>
          </w:tcPr>
          <w:p w14:paraId="528CA984" w14:textId="77777777" w:rsidR="009A00B7" w:rsidRPr="009F59EC" w:rsidRDefault="009A00B7" w:rsidP="00925A99">
            <w:pPr>
              <w:jc w:val="center"/>
              <w:rPr>
                <w:rFonts w:cstheme="minorHAnsi"/>
                <w:b/>
                <w:color w:val="FFFFFF" w:themeColor="background1"/>
                <w:sz w:val="24"/>
                <w:szCs w:val="24"/>
              </w:rPr>
            </w:pPr>
            <w:r w:rsidRPr="009F59EC">
              <w:rPr>
                <w:rFonts w:cstheme="minorHAnsi"/>
                <w:b/>
                <w:bCs/>
                <w:color w:val="FFFFFF" w:themeColor="background1"/>
                <w:sz w:val="24"/>
                <w:szCs w:val="24"/>
              </w:rPr>
              <w:t>CCAS</w:t>
            </w:r>
          </w:p>
        </w:tc>
      </w:tr>
      <w:tr w:rsidR="00BD6C81" w:rsidRPr="009F59EC" w14:paraId="1B94AC39" w14:textId="77777777" w:rsidTr="00925A99">
        <w:trPr>
          <w:trHeight w:val="1064"/>
          <w:tblCellSpacing w:w="15" w:type="dxa"/>
        </w:trPr>
        <w:tc>
          <w:tcPr>
            <w:tcW w:w="0" w:type="auto"/>
            <w:vAlign w:val="center"/>
            <w:hideMark/>
          </w:tcPr>
          <w:p w14:paraId="0E552918" w14:textId="40144679" w:rsidR="00BD6C81" w:rsidRPr="009F59EC" w:rsidRDefault="00BD6C81" w:rsidP="00BD6C81">
            <w:pPr>
              <w:jc w:val="both"/>
              <w:rPr>
                <w:rFonts w:cstheme="minorHAnsi"/>
                <w:b/>
                <w:sz w:val="24"/>
                <w:szCs w:val="24"/>
              </w:rPr>
            </w:pPr>
            <w:r w:rsidRPr="009F59EC">
              <w:rPr>
                <w:rFonts w:cstheme="minorHAnsi"/>
                <w:b/>
                <w:bCs/>
                <w:sz w:val="24"/>
                <w:szCs w:val="24"/>
              </w:rPr>
              <w:t xml:space="preserve">A) Prime annuelle </w:t>
            </w:r>
            <w:r>
              <w:rPr>
                <w:rFonts w:cstheme="minorHAnsi"/>
                <w:b/>
                <w:bCs/>
                <w:sz w:val="24"/>
                <w:szCs w:val="24"/>
              </w:rPr>
              <w:t>« flotte automobile »</w:t>
            </w:r>
          </w:p>
        </w:tc>
        <w:tc>
          <w:tcPr>
            <w:tcW w:w="2600" w:type="dxa"/>
            <w:vAlign w:val="center"/>
          </w:tcPr>
          <w:p w14:paraId="7416334A"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1976334722"/>
                <w:placeholder>
                  <w:docPart w:val="5753B882F12C4DAA9F196EF3C78F39BC"/>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c>
          <w:tcPr>
            <w:tcW w:w="2585" w:type="dxa"/>
            <w:vAlign w:val="center"/>
          </w:tcPr>
          <w:p w14:paraId="12BA9938"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610782937"/>
                <w:placeholder>
                  <w:docPart w:val="BB28FAEC4C7546A1B4B9F424E9330FF1"/>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r>
      <w:tr w:rsidR="00BD6C81" w:rsidRPr="009F59EC" w14:paraId="74772930" w14:textId="77777777" w:rsidTr="00925A99">
        <w:trPr>
          <w:trHeight w:val="1064"/>
          <w:tblCellSpacing w:w="15" w:type="dxa"/>
        </w:trPr>
        <w:tc>
          <w:tcPr>
            <w:tcW w:w="0" w:type="auto"/>
            <w:vAlign w:val="center"/>
            <w:hideMark/>
          </w:tcPr>
          <w:p w14:paraId="319FC6FF" w14:textId="57CDFCAC" w:rsidR="00BD6C81" w:rsidRPr="009F59EC" w:rsidRDefault="00BD6C81" w:rsidP="00BD6C81">
            <w:pPr>
              <w:jc w:val="both"/>
              <w:rPr>
                <w:rFonts w:cstheme="minorHAnsi"/>
                <w:b/>
                <w:sz w:val="24"/>
                <w:szCs w:val="24"/>
              </w:rPr>
            </w:pPr>
            <w:r>
              <w:rPr>
                <w:rFonts w:cstheme="minorHAnsi"/>
                <w:b/>
                <w:bCs/>
                <w:sz w:val="24"/>
                <w:szCs w:val="24"/>
              </w:rPr>
              <w:t>B</w:t>
            </w:r>
            <w:r w:rsidRPr="009F59EC">
              <w:rPr>
                <w:rFonts w:cstheme="minorHAnsi"/>
                <w:b/>
                <w:bCs/>
                <w:sz w:val="24"/>
                <w:szCs w:val="24"/>
              </w:rPr>
              <w:t xml:space="preserve">) Prime annuelle </w:t>
            </w:r>
            <w:r>
              <w:rPr>
                <w:rFonts w:cstheme="minorHAnsi"/>
                <w:b/>
                <w:bCs/>
                <w:sz w:val="24"/>
                <w:szCs w:val="24"/>
              </w:rPr>
              <w:t>« automobile – mission (forfait 5 000 km) »</w:t>
            </w:r>
          </w:p>
        </w:tc>
        <w:tc>
          <w:tcPr>
            <w:tcW w:w="2600" w:type="dxa"/>
            <w:vAlign w:val="center"/>
          </w:tcPr>
          <w:p w14:paraId="59A1F8A1"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2130426468"/>
                <w:placeholder>
                  <w:docPart w:val="C239D42CEF464780A612E3E52ED3F354"/>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c>
          <w:tcPr>
            <w:tcW w:w="2585" w:type="dxa"/>
            <w:vAlign w:val="center"/>
          </w:tcPr>
          <w:p w14:paraId="35CC2A15"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1381986123"/>
                <w:placeholder>
                  <w:docPart w:val="E4AFC8A4B6684AADB6C7A68DDECBAB7A"/>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r>
      <w:tr w:rsidR="009A00B7" w:rsidRPr="009F59EC" w14:paraId="407ADF62" w14:textId="77777777" w:rsidTr="00925A99">
        <w:trPr>
          <w:trHeight w:val="1064"/>
          <w:tblCellSpacing w:w="15" w:type="dxa"/>
        </w:trPr>
        <w:tc>
          <w:tcPr>
            <w:tcW w:w="0" w:type="auto"/>
            <w:vAlign w:val="center"/>
            <w:hideMark/>
          </w:tcPr>
          <w:p w14:paraId="20996390" w14:textId="77777777" w:rsidR="009A00B7" w:rsidRPr="009F59EC" w:rsidRDefault="009A00B7" w:rsidP="00925A99">
            <w:pPr>
              <w:jc w:val="both"/>
              <w:rPr>
                <w:rFonts w:cstheme="minorHAnsi"/>
                <w:b/>
                <w:sz w:val="24"/>
                <w:szCs w:val="24"/>
              </w:rPr>
            </w:pPr>
            <w:r w:rsidRPr="009F59EC">
              <w:rPr>
                <w:rFonts w:cstheme="minorHAnsi"/>
                <w:b/>
                <w:bCs/>
                <w:sz w:val="24"/>
                <w:szCs w:val="24"/>
              </w:rPr>
              <w:lastRenderedPageBreak/>
              <w:t>A) + B) =</w:t>
            </w:r>
          </w:p>
        </w:tc>
        <w:tc>
          <w:tcPr>
            <w:tcW w:w="5215" w:type="dxa"/>
            <w:gridSpan w:val="2"/>
            <w:vAlign w:val="center"/>
          </w:tcPr>
          <w:p w14:paraId="378D3D71" w14:textId="77777777" w:rsidR="009A00B7" w:rsidRPr="009F59EC" w:rsidRDefault="005D10FA" w:rsidP="00925A99">
            <w:pPr>
              <w:jc w:val="center"/>
              <w:rPr>
                <w:rFonts w:cstheme="minorHAnsi"/>
                <w:bCs/>
                <w:color w:val="244061" w:themeColor="accent1" w:themeShade="80"/>
                <w:sz w:val="24"/>
                <w:szCs w:val="24"/>
              </w:rPr>
            </w:pPr>
            <w:sdt>
              <w:sdtPr>
                <w:rPr>
                  <w:rFonts w:cs="Calibri"/>
                  <w:color w:val="244061" w:themeColor="accent1" w:themeShade="80"/>
                  <w:sz w:val="24"/>
                  <w:szCs w:val="24"/>
                </w:rPr>
                <w:id w:val="-1685580876"/>
                <w:placeholder>
                  <w:docPart w:val="67EFE2B6944C43E9AA4D6329131A6C58"/>
                </w:placeholder>
                <w:showingPlcHdr/>
              </w:sdtPr>
              <w:sdtEndPr/>
              <w:sdtContent>
                <w:r w:rsidR="009A00B7" w:rsidRPr="009F59EC">
                  <w:rPr>
                    <w:rFonts w:cs="Calibri"/>
                    <w:b/>
                    <w:bCs/>
                    <w:color w:val="244061" w:themeColor="accent1" w:themeShade="80"/>
                    <w:sz w:val="24"/>
                    <w:szCs w:val="24"/>
                    <w:u w:val="single"/>
                  </w:rPr>
                  <w:t xml:space="preserve"> A compléter</w:t>
                </w:r>
              </w:sdtContent>
            </w:sdt>
          </w:p>
        </w:tc>
      </w:tr>
    </w:tbl>
    <w:p w14:paraId="5DB8016B" w14:textId="77777777" w:rsidR="009A00B7" w:rsidRDefault="009A00B7" w:rsidP="00AB1C6B">
      <w:pPr>
        <w:rPr>
          <w:rFonts w:cstheme="minorHAnsi"/>
          <w:b/>
          <w:szCs w:val="22"/>
        </w:rPr>
      </w:pPr>
    </w:p>
    <w:p w14:paraId="6D33E618" w14:textId="77777777" w:rsidR="009A00B7" w:rsidRDefault="009A00B7" w:rsidP="00AB1C6B">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9A00B7" w:rsidRPr="009F59EC" w14:paraId="1B61D2A6" w14:textId="77777777" w:rsidTr="00925A99">
        <w:trPr>
          <w:trHeight w:val="1064"/>
          <w:tblHeader/>
          <w:tblCellSpacing w:w="15" w:type="dxa"/>
        </w:trPr>
        <w:tc>
          <w:tcPr>
            <w:tcW w:w="0" w:type="auto"/>
            <w:vMerge w:val="restart"/>
            <w:shd w:val="clear" w:color="auto" w:fill="365F91" w:themeFill="accent1" w:themeFillShade="BF"/>
            <w:vAlign w:val="center"/>
            <w:hideMark/>
          </w:tcPr>
          <w:p w14:paraId="72176F49" w14:textId="5F9F9DB5" w:rsidR="009A00B7" w:rsidRPr="009F59EC" w:rsidRDefault="009A00B7" w:rsidP="00925A99">
            <w:pPr>
              <w:rPr>
                <w:rFonts w:cstheme="minorHAnsi"/>
                <w:b/>
                <w:bCs/>
                <w:color w:val="FFFFFF" w:themeColor="background1"/>
                <w:sz w:val="24"/>
                <w:szCs w:val="24"/>
              </w:rPr>
            </w:pPr>
            <w:r>
              <w:rPr>
                <w:rFonts w:cstheme="minorHAnsi"/>
                <w:b/>
                <w:bCs/>
                <w:color w:val="FFFFFF" w:themeColor="background1"/>
                <w:sz w:val="24"/>
                <w:szCs w:val="24"/>
              </w:rPr>
              <w:t>VARIANTE ÉXIGÉE N°1</w:t>
            </w:r>
          </w:p>
          <w:p w14:paraId="0815271A" w14:textId="77777777" w:rsidR="009A00B7" w:rsidRPr="009F59EC" w:rsidRDefault="009A00B7" w:rsidP="00925A99">
            <w:pPr>
              <w:rPr>
                <w:rFonts w:cstheme="minorHAnsi"/>
                <w:b/>
                <w:bCs/>
                <w:color w:val="FFFFFF" w:themeColor="background1"/>
                <w:sz w:val="24"/>
                <w:szCs w:val="24"/>
              </w:rPr>
            </w:pPr>
            <w:r w:rsidRPr="009F59EC">
              <w:rPr>
                <w:rFonts w:cstheme="minorHAnsi"/>
                <w:b/>
                <w:bCs/>
                <w:color w:val="FFFFFF" w:themeColor="background1"/>
                <w:sz w:val="24"/>
                <w:szCs w:val="24"/>
              </w:rPr>
              <w:t>(Franchises stipulées au C.C.T.P.)</w:t>
            </w:r>
          </w:p>
        </w:tc>
        <w:tc>
          <w:tcPr>
            <w:tcW w:w="5215" w:type="dxa"/>
            <w:gridSpan w:val="2"/>
            <w:shd w:val="clear" w:color="auto" w:fill="365F91" w:themeFill="accent1" w:themeFillShade="BF"/>
            <w:vAlign w:val="center"/>
            <w:hideMark/>
          </w:tcPr>
          <w:p w14:paraId="2E89D35C" w14:textId="77777777" w:rsidR="009A00B7" w:rsidRPr="009F59EC" w:rsidRDefault="009A00B7" w:rsidP="00925A99">
            <w:pPr>
              <w:jc w:val="center"/>
              <w:rPr>
                <w:rFonts w:cstheme="minorHAnsi"/>
                <w:b/>
                <w:bCs/>
                <w:color w:val="FFFFFF" w:themeColor="background1"/>
                <w:sz w:val="24"/>
                <w:szCs w:val="24"/>
              </w:rPr>
            </w:pPr>
            <w:r w:rsidRPr="009F59EC">
              <w:rPr>
                <w:rFonts w:cstheme="minorHAnsi"/>
                <w:b/>
                <w:bCs/>
                <w:color w:val="FFFFFF" w:themeColor="background1"/>
                <w:sz w:val="24"/>
                <w:szCs w:val="24"/>
              </w:rPr>
              <w:t>MONTANT DE L’OFFRE EXPRIMEE EN EUROS</w:t>
            </w:r>
          </w:p>
          <w:p w14:paraId="787E2BC3" w14:textId="77777777" w:rsidR="009A00B7" w:rsidRPr="009F59EC" w:rsidRDefault="009A00B7" w:rsidP="00925A99">
            <w:pPr>
              <w:jc w:val="center"/>
              <w:rPr>
                <w:rFonts w:cstheme="minorHAnsi"/>
                <w:b/>
                <w:bCs/>
                <w:color w:val="FFFFFF" w:themeColor="background1"/>
                <w:sz w:val="24"/>
                <w:szCs w:val="24"/>
              </w:rPr>
            </w:pPr>
            <w:r w:rsidRPr="009F59EC">
              <w:rPr>
                <w:rFonts w:cstheme="minorHAnsi"/>
                <w:b/>
                <w:bCs/>
                <w:color w:val="FFFFFF" w:themeColor="background1"/>
                <w:sz w:val="24"/>
                <w:szCs w:val="24"/>
              </w:rPr>
              <w:t xml:space="preserve">TOUTES TAXES D’ASSURANCES COMPRISES ET FRAIS </w:t>
            </w:r>
          </w:p>
        </w:tc>
      </w:tr>
      <w:tr w:rsidR="009A00B7" w:rsidRPr="009F59EC" w14:paraId="0E11DA64" w14:textId="77777777" w:rsidTr="00925A99">
        <w:trPr>
          <w:trHeight w:val="1064"/>
          <w:tblCellSpacing w:w="15" w:type="dxa"/>
        </w:trPr>
        <w:tc>
          <w:tcPr>
            <w:tcW w:w="0" w:type="auto"/>
            <w:vMerge/>
            <w:shd w:val="clear" w:color="auto" w:fill="365F91" w:themeFill="accent1" w:themeFillShade="BF"/>
            <w:vAlign w:val="center"/>
            <w:hideMark/>
          </w:tcPr>
          <w:p w14:paraId="12DAF90F" w14:textId="77777777" w:rsidR="009A00B7" w:rsidRPr="009F59EC" w:rsidRDefault="009A00B7" w:rsidP="00925A99">
            <w:pPr>
              <w:rPr>
                <w:rFonts w:cstheme="minorHAnsi"/>
                <w:b/>
                <w:color w:val="FFFFFF" w:themeColor="background1"/>
                <w:sz w:val="24"/>
                <w:szCs w:val="24"/>
              </w:rPr>
            </w:pPr>
          </w:p>
        </w:tc>
        <w:tc>
          <w:tcPr>
            <w:tcW w:w="2600" w:type="dxa"/>
            <w:shd w:val="clear" w:color="auto" w:fill="365F91" w:themeFill="accent1" w:themeFillShade="BF"/>
            <w:vAlign w:val="center"/>
            <w:hideMark/>
          </w:tcPr>
          <w:p w14:paraId="75916440" w14:textId="77777777" w:rsidR="009A00B7" w:rsidRPr="009F59EC" w:rsidRDefault="009A00B7" w:rsidP="00925A99">
            <w:pPr>
              <w:jc w:val="center"/>
              <w:rPr>
                <w:rFonts w:cstheme="minorHAnsi"/>
                <w:b/>
                <w:color w:val="FFFFFF" w:themeColor="background1"/>
                <w:sz w:val="24"/>
                <w:szCs w:val="24"/>
              </w:rPr>
            </w:pPr>
            <w:r w:rsidRPr="009F59EC">
              <w:rPr>
                <w:rFonts w:cstheme="minorHAnsi"/>
                <w:b/>
                <w:bCs/>
                <w:color w:val="FFFFFF" w:themeColor="background1"/>
                <w:sz w:val="24"/>
                <w:szCs w:val="24"/>
              </w:rPr>
              <w:t>COMMUNE</w:t>
            </w:r>
          </w:p>
        </w:tc>
        <w:tc>
          <w:tcPr>
            <w:tcW w:w="2585" w:type="dxa"/>
            <w:shd w:val="clear" w:color="auto" w:fill="365F91" w:themeFill="accent1" w:themeFillShade="BF"/>
            <w:vAlign w:val="center"/>
            <w:hideMark/>
          </w:tcPr>
          <w:p w14:paraId="65BFE71B" w14:textId="77777777" w:rsidR="009A00B7" w:rsidRPr="009F59EC" w:rsidRDefault="009A00B7" w:rsidP="00925A99">
            <w:pPr>
              <w:jc w:val="center"/>
              <w:rPr>
                <w:rFonts w:cstheme="minorHAnsi"/>
                <w:b/>
                <w:color w:val="FFFFFF" w:themeColor="background1"/>
                <w:sz w:val="24"/>
                <w:szCs w:val="24"/>
              </w:rPr>
            </w:pPr>
            <w:r w:rsidRPr="009F59EC">
              <w:rPr>
                <w:rFonts w:cstheme="minorHAnsi"/>
                <w:b/>
                <w:bCs/>
                <w:color w:val="FFFFFF" w:themeColor="background1"/>
                <w:sz w:val="24"/>
                <w:szCs w:val="24"/>
              </w:rPr>
              <w:t>CCAS</w:t>
            </w:r>
          </w:p>
        </w:tc>
      </w:tr>
      <w:tr w:rsidR="00BD6C81" w:rsidRPr="009F59EC" w14:paraId="1D3FCE58" w14:textId="77777777" w:rsidTr="00925A99">
        <w:trPr>
          <w:trHeight w:val="1064"/>
          <w:tblCellSpacing w:w="15" w:type="dxa"/>
        </w:trPr>
        <w:tc>
          <w:tcPr>
            <w:tcW w:w="0" w:type="auto"/>
            <w:vAlign w:val="center"/>
            <w:hideMark/>
          </w:tcPr>
          <w:p w14:paraId="5DF3F12A" w14:textId="706ECC87" w:rsidR="00BD6C81" w:rsidRPr="009F59EC" w:rsidRDefault="00BD6C81" w:rsidP="00BD6C81">
            <w:pPr>
              <w:jc w:val="both"/>
              <w:rPr>
                <w:rFonts w:cstheme="minorHAnsi"/>
                <w:b/>
                <w:sz w:val="24"/>
                <w:szCs w:val="24"/>
              </w:rPr>
            </w:pPr>
            <w:r w:rsidRPr="009F59EC">
              <w:rPr>
                <w:rFonts w:cstheme="minorHAnsi"/>
                <w:b/>
                <w:bCs/>
                <w:sz w:val="24"/>
                <w:szCs w:val="24"/>
              </w:rPr>
              <w:t xml:space="preserve">A) Prime annuelle </w:t>
            </w:r>
            <w:r>
              <w:rPr>
                <w:rFonts w:cstheme="minorHAnsi"/>
                <w:b/>
                <w:bCs/>
                <w:sz w:val="24"/>
                <w:szCs w:val="24"/>
              </w:rPr>
              <w:t>« flotte automobile « </w:t>
            </w:r>
          </w:p>
        </w:tc>
        <w:tc>
          <w:tcPr>
            <w:tcW w:w="2600" w:type="dxa"/>
            <w:vAlign w:val="center"/>
          </w:tcPr>
          <w:p w14:paraId="7277B2FE"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449910427"/>
                <w:placeholder>
                  <w:docPart w:val="13A06E8BA80243CE86B8ACCF46B4F29A"/>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c>
          <w:tcPr>
            <w:tcW w:w="2585" w:type="dxa"/>
            <w:vAlign w:val="center"/>
          </w:tcPr>
          <w:p w14:paraId="751AB933"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1817718634"/>
                <w:placeholder>
                  <w:docPart w:val="472C0A5327514562A843B83FD7634624"/>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r>
      <w:tr w:rsidR="00BD6C81" w:rsidRPr="009F59EC" w14:paraId="62BBBD7B" w14:textId="77777777" w:rsidTr="00925A99">
        <w:trPr>
          <w:trHeight w:val="1064"/>
          <w:tblCellSpacing w:w="15" w:type="dxa"/>
        </w:trPr>
        <w:tc>
          <w:tcPr>
            <w:tcW w:w="0" w:type="auto"/>
            <w:vAlign w:val="center"/>
            <w:hideMark/>
          </w:tcPr>
          <w:p w14:paraId="33DBC057" w14:textId="634DBCB4" w:rsidR="00BD6C81" w:rsidRPr="00BD6C81" w:rsidRDefault="00BD6C81" w:rsidP="00BD6C81">
            <w:pPr>
              <w:jc w:val="both"/>
              <w:rPr>
                <w:rFonts w:cstheme="minorHAnsi"/>
                <w:b/>
                <w:bCs/>
                <w:sz w:val="24"/>
                <w:szCs w:val="24"/>
              </w:rPr>
            </w:pPr>
            <w:r w:rsidRPr="00BD6C81">
              <w:rPr>
                <w:rFonts w:cstheme="minorHAnsi"/>
                <w:b/>
                <w:bCs/>
                <w:sz w:val="24"/>
                <w:szCs w:val="24"/>
              </w:rPr>
              <w:t>B) Prime annuelle « automobile – mission (forfait 5 000 km) »</w:t>
            </w:r>
          </w:p>
        </w:tc>
        <w:tc>
          <w:tcPr>
            <w:tcW w:w="2600" w:type="dxa"/>
            <w:vAlign w:val="center"/>
          </w:tcPr>
          <w:p w14:paraId="106E9031"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1611401095"/>
                <w:placeholder>
                  <w:docPart w:val="23291E428E8F47D289F85BB5BCB32169"/>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c>
          <w:tcPr>
            <w:tcW w:w="2585" w:type="dxa"/>
            <w:vAlign w:val="center"/>
          </w:tcPr>
          <w:p w14:paraId="7C9E5F52" w14:textId="77777777" w:rsidR="00BD6C81" w:rsidRPr="009F59EC" w:rsidRDefault="005D10FA" w:rsidP="00BD6C81">
            <w:pPr>
              <w:jc w:val="center"/>
              <w:rPr>
                <w:rFonts w:cstheme="minorHAnsi"/>
                <w:bCs/>
                <w:color w:val="244061" w:themeColor="accent1" w:themeShade="80"/>
                <w:sz w:val="24"/>
                <w:szCs w:val="24"/>
              </w:rPr>
            </w:pPr>
            <w:sdt>
              <w:sdtPr>
                <w:rPr>
                  <w:rFonts w:cs="Calibri"/>
                  <w:color w:val="244061" w:themeColor="accent1" w:themeShade="80"/>
                  <w:sz w:val="24"/>
                  <w:szCs w:val="24"/>
                </w:rPr>
                <w:id w:val="317466294"/>
                <w:placeholder>
                  <w:docPart w:val="0E60D991527148D6A0A7294C35CDA97F"/>
                </w:placeholder>
                <w:showingPlcHdr/>
              </w:sdtPr>
              <w:sdtEndPr/>
              <w:sdtContent>
                <w:r w:rsidR="00BD6C81" w:rsidRPr="009F59EC">
                  <w:rPr>
                    <w:rFonts w:cs="Calibri"/>
                    <w:b/>
                    <w:bCs/>
                    <w:color w:val="244061" w:themeColor="accent1" w:themeShade="80"/>
                    <w:sz w:val="24"/>
                    <w:szCs w:val="24"/>
                    <w:u w:val="single"/>
                  </w:rPr>
                  <w:t xml:space="preserve"> A compléter</w:t>
                </w:r>
              </w:sdtContent>
            </w:sdt>
          </w:p>
        </w:tc>
      </w:tr>
      <w:tr w:rsidR="009A00B7" w:rsidRPr="009F59EC" w14:paraId="62ED8D4F" w14:textId="77777777" w:rsidTr="00925A99">
        <w:trPr>
          <w:trHeight w:val="1064"/>
          <w:tblCellSpacing w:w="15" w:type="dxa"/>
        </w:trPr>
        <w:tc>
          <w:tcPr>
            <w:tcW w:w="0" w:type="auto"/>
            <w:vAlign w:val="center"/>
            <w:hideMark/>
          </w:tcPr>
          <w:p w14:paraId="77B72A84" w14:textId="77777777" w:rsidR="009A00B7" w:rsidRPr="009F59EC" w:rsidRDefault="009A00B7" w:rsidP="00925A99">
            <w:pPr>
              <w:jc w:val="both"/>
              <w:rPr>
                <w:rFonts w:cstheme="minorHAnsi"/>
                <w:b/>
                <w:sz w:val="24"/>
                <w:szCs w:val="24"/>
              </w:rPr>
            </w:pPr>
            <w:r w:rsidRPr="009F59EC">
              <w:rPr>
                <w:rFonts w:cstheme="minorHAnsi"/>
                <w:b/>
                <w:bCs/>
                <w:sz w:val="24"/>
                <w:szCs w:val="24"/>
              </w:rPr>
              <w:t>A) + B) =</w:t>
            </w:r>
          </w:p>
        </w:tc>
        <w:tc>
          <w:tcPr>
            <w:tcW w:w="5215" w:type="dxa"/>
            <w:gridSpan w:val="2"/>
            <w:vAlign w:val="center"/>
          </w:tcPr>
          <w:p w14:paraId="48E70D14" w14:textId="77777777" w:rsidR="009A00B7" w:rsidRPr="009F59EC" w:rsidRDefault="005D10FA" w:rsidP="00925A99">
            <w:pPr>
              <w:jc w:val="center"/>
              <w:rPr>
                <w:rFonts w:cstheme="minorHAnsi"/>
                <w:bCs/>
                <w:color w:val="244061" w:themeColor="accent1" w:themeShade="80"/>
                <w:sz w:val="24"/>
                <w:szCs w:val="24"/>
              </w:rPr>
            </w:pPr>
            <w:sdt>
              <w:sdtPr>
                <w:rPr>
                  <w:rFonts w:cs="Calibri"/>
                  <w:color w:val="244061" w:themeColor="accent1" w:themeShade="80"/>
                  <w:sz w:val="24"/>
                  <w:szCs w:val="24"/>
                </w:rPr>
                <w:id w:val="-1851250948"/>
                <w:placeholder>
                  <w:docPart w:val="30CFEC4D3A444E2DBC9BA78E9B428745"/>
                </w:placeholder>
                <w:showingPlcHdr/>
              </w:sdtPr>
              <w:sdtEndPr/>
              <w:sdtContent>
                <w:r w:rsidR="009A00B7" w:rsidRPr="009F59EC">
                  <w:rPr>
                    <w:rFonts w:cs="Calibri"/>
                    <w:b/>
                    <w:bCs/>
                    <w:color w:val="244061" w:themeColor="accent1" w:themeShade="80"/>
                    <w:sz w:val="24"/>
                    <w:szCs w:val="24"/>
                    <w:u w:val="single"/>
                  </w:rPr>
                  <w:t xml:space="preserve"> A compléter</w:t>
                </w:r>
              </w:sdtContent>
            </w:sdt>
          </w:p>
        </w:tc>
      </w:tr>
    </w:tbl>
    <w:p w14:paraId="26C201BF" w14:textId="26AD4DDC" w:rsidR="00444462" w:rsidRDefault="00444462" w:rsidP="007D2FDC">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9A00B7" w:rsidRPr="009F59EC" w14:paraId="317B09A0" w14:textId="77777777" w:rsidTr="00925A99">
        <w:trPr>
          <w:trHeight w:val="1064"/>
          <w:tblHeader/>
          <w:tblCellSpacing w:w="15" w:type="dxa"/>
        </w:trPr>
        <w:tc>
          <w:tcPr>
            <w:tcW w:w="0" w:type="auto"/>
            <w:vMerge w:val="restart"/>
            <w:shd w:val="clear" w:color="auto" w:fill="365F91" w:themeFill="accent1" w:themeFillShade="BF"/>
            <w:vAlign w:val="center"/>
            <w:hideMark/>
          </w:tcPr>
          <w:p w14:paraId="5CFA99D1" w14:textId="3EC7F54E" w:rsidR="009A00B7" w:rsidRPr="009F59EC" w:rsidRDefault="00444462" w:rsidP="00925A99">
            <w:pPr>
              <w:rPr>
                <w:rFonts w:cstheme="minorHAnsi"/>
                <w:b/>
                <w:bCs/>
                <w:color w:val="FFFFFF" w:themeColor="background1"/>
                <w:sz w:val="24"/>
                <w:szCs w:val="24"/>
              </w:rPr>
            </w:pPr>
            <w:r>
              <w:rPr>
                <w:rFonts w:cstheme="minorHAnsi"/>
                <w:b/>
                <w:szCs w:val="22"/>
              </w:rPr>
              <w:br w:type="page"/>
            </w:r>
            <w:r w:rsidR="009A00B7">
              <w:rPr>
                <w:rFonts w:cstheme="minorHAnsi"/>
                <w:b/>
                <w:bCs/>
                <w:color w:val="FFFFFF" w:themeColor="background1"/>
                <w:sz w:val="24"/>
                <w:szCs w:val="24"/>
              </w:rPr>
              <w:t>PRESTATION SUPPLÉMENTAIRE ÉVENTUELLE OBLIGATOIRE</w:t>
            </w:r>
            <w:r>
              <w:rPr>
                <w:rFonts w:cstheme="minorHAnsi"/>
                <w:b/>
                <w:bCs/>
                <w:color w:val="FFFFFF" w:themeColor="background1"/>
                <w:sz w:val="24"/>
                <w:szCs w:val="24"/>
              </w:rPr>
              <w:t xml:space="preserve"> N°1</w:t>
            </w:r>
          </w:p>
          <w:p w14:paraId="14EBD646" w14:textId="77777777" w:rsidR="009A00B7" w:rsidRPr="009F59EC" w:rsidRDefault="009A00B7" w:rsidP="00925A99">
            <w:pPr>
              <w:rPr>
                <w:rFonts w:cstheme="minorHAnsi"/>
                <w:b/>
                <w:bCs/>
                <w:color w:val="FFFFFF" w:themeColor="background1"/>
                <w:sz w:val="24"/>
                <w:szCs w:val="24"/>
              </w:rPr>
            </w:pPr>
            <w:r w:rsidRPr="009F59EC">
              <w:rPr>
                <w:rFonts w:cstheme="minorHAnsi"/>
                <w:b/>
                <w:bCs/>
                <w:color w:val="FFFFFF" w:themeColor="background1"/>
                <w:sz w:val="24"/>
                <w:szCs w:val="24"/>
              </w:rPr>
              <w:t>(Franchises stipulées au C.C.T.P.)</w:t>
            </w:r>
          </w:p>
        </w:tc>
        <w:tc>
          <w:tcPr>
            <w:tcW w:w="5215" w:type="dxa"/>
            <w:gridSpan w:val="2"/>
            <w:shd w:val="clear" w:color="auto" w:fill="365F91" w:themeFill="accent1" w:themeFillShade="BF"/>
            <w:vAlign w:val="center"/>
            <w:hideMark/>
          </w:tcPr>
          <w:p w14:paraId="3687EBC2" w14:textId="77777777" w:rsidR="009A00B7" w:rsidRPr="009F59EC" w:rsidRDefault="009A00B7" w:rsidP="00925A99">
            <w:pPr>
              <w:jc w:val="center"/>
              <w:rPr>
                <w:rFonts w:cstheme="minorHAnsi"/>
                <w:b/>
                <w:bCs/>
                <w:color w:val="FFFFFF" w:themeColor="background1"/>
                <w:sz w:val="24"/>
                <w:szCs w:val="24"/>
              </w:rPr>
            </w:pPr>
            <w:r w:rsidRPr="009F59EC">
              <w:rPr>
                <w:rFonts w:cstheme="minorHAnsi"/>
                <w:b/>
                <w:bCs/>
                <w:color w:val="FFFFFF" w:themeColor="background1"/>
                <w:sz w:val="24"/>
                <w:szCs w:val="24"/>
              </w:rPr>
              <w:t>MONTANT DE L’OFFRE EXPRIMEE EN EUROS</w:t>
            </w:r>
          </w:p>
          <w:p w14:paraId="176C5163" w14:textId="77777777" w:rsidR="009A00B7" w:rsidRPr="009F59EC" w:rsidRDefault="009A00B7" w:rsidP="00925A99">
            <w:pPr>
              <w:jc w:val="center"/>
              <w:rPr>
                <w:rFonts w:cstheme="minorHAnsi"/>
                <w:b/>
                <w:bCs/>
                <w:color w:val="FFFFFF" w:themeColor="background1"/>
                <w:sz w:val="24"/>
                <w:szCs w:val="24"/>
              </w:rPr>
            </w:pPr>
            <w:r w:rsidRPr="009F59EC">
              <w:rPr>
                <w:rFonts w:cstheme="minorHAnsi"/>
                <w:b/>
                <w:bCs/>
                <w:color w:val="FFFFFF" w:themeColor="background1"/>
                <w:sz w:val="24"/>
                <w:szCs w:val="24"/>
              </w:rPr>
              <w:t xml:space="preserve">TOUTES TAXES D’ASSURANCES COMPRISES ET FRAIS </w:t>
            </w:r>
          </w:p>
        </w:tc>
      </w:tr>
      <w:tr w:rsidR="009A00B7" w:rsidRPr="009F59EC" w14:paraId="3E56566A" w14:textId="77777777" w:rsidTr="00925A99">
        <w:trPr>
          <w:trHeight w:val="1064"/>
          <w:tblCellSpacing w:w="15" w:type="dxa"/>
        </w:trPr>
        <w:tc>
          <w:tcPr>
            <w:tcW w:w="0" w:type="auto"/>
            <w:vMerge/>
            <w:shd w:val="clear" w:color="auto" w:fill="365F91" w:themeFill="accent1" w:themeFillShade="BF"/>
            <w:vAlign w:val="center"/>
            <w:hideMark/>
          </w:tcPr>
          <w:p w14:paraId="582CFD9D" w14:textId="77777777" w:rsidR="009A00B7" w:rsidRPr="009F59EC" w:rsidRDefault="009A00B7" w:rsidP="00925A99">
            <w:pPr>
              <w:rPr>
                <w:rFonts w:cstheme="minorHAnsi"/>
                <w:b/>
                <w:color w:val="FFFFFF" w:themeColor="background1"/>
                <w:sz w:val="24"/>
                <w:szCs w:val="24"/>
              </w:rPr>
            </w:pPr>
          </w:p>
        </w:tc>
        <w:tc>
          <w:tcPr>
            <w:tcW w:w="2600" w:type="dxa"/>
            <w:shd w:val="clear" w:color="auto" w:fill="365F91" w:themeFill="accent1" w:themeFillShade="BF"/>
            <w:vAlign w:val="center"/>
            <w:hideMark/>
          </w:tcPr>
          <w:p w14:paraId="510A5C9B" w14:textId="77777777" w:rsidR="009A00B7" w:rsidRPr="009F59EC" w:rsidRDefault="009A00B7" w:rsidP="00925A99">
            <w:pPr>
              <w:jc w:val="center"/>
              <w:rPr>
                <w:rFonts w:cstheme="minorHAnsi"/>
                <w:b/>
                <w:color w:val="FFFFFF" w:themeColor="background1"/>
                <w:sz w:val="24"/>
                <w:szCs w:val="24"/>
              </w:rPr>
            </w:pPr>
            <w:r w:rsidRPr="009F59EC">
              <w:rPr>
                <w:rFonts w:cstheme="minorHAnsi"/>
                <w:b/>
                <w:bCs/>
                <w:color w:val="FFFFFF" w:themeColor="background1"/>
                <w:sz w:val="24"/>
                <w:szCs w:val="24"/>
              </w:rPr>
              <w:t>COMMUNE</w:t>
            </w:r>
          </w:p>
        </w:tc>
        <w:tc>
          <w:tcPr>
            <w:tcW w:w="2585" w:type="dxa"/>
            <w:shd w:val="clear" w:color="auto" w:fill="365F91" w:themeFill="accent1" w:themeFillShade="BF"/>
            <w:vAlign w:val="center"/>
            <w:hideMark/>
          </w:tcPr>
          <w:p w14:paraId="158F87B8" w14:textId="77777777" w:rsidR="009A00B7" w:rsidRPr="009F59EC" w:rsidRDefault="009A00B7" w:rsidP="00925A99">
            <w:pPr>
              <w:jc w:val="center"/>
              <w:rPr>
                <w:rFonts w:cstheme="minorHAnsi"/>
                <w:b/>
                <w:color w:val="FFFFFF" w:themeColor="background1"/>
                <w:sz w:val="24"/>
                <w:szCs w:val="24"/>
              </w:rPr>
            </w:pPr>
            <w:r w:rsidRPr="009F59EC">
              <w:rPr>
                <w:rFonts w:cstheme="minorHAnsi"/>
                <w:b/>
                <w:bCs/>
                <w:color w:val="FFFFFF" w:themeColor="background1"/>
                <w:sz w:val="24"/>
                <w:szCs w:val="24"/>
              </w:rPr>
              <w:t>CCAS</w:t>
            </w:r>
          </w:p>
        </w:tc>
      </w:tr>
      <w:tr w:rsidR="009A00B7" w:rsidRPr="009F59EC" w14:paraId="057DE5BD" w14:textId="77777777" w:rsidTr="00925A99">
        <w:trPr>
          <w:trHeight w:val="1064"/>
          <w:tblCellSpacing w:w="15" w:type="dxa"/>
        </w:trPr>
        <w:tc>
          <w:tcPr>
            <w:tcW w:w="0" w:type="auto"/>
            <w:vAlign w:val="center"/>
            <w:hideMark/>
          </w:tcPr>
          <w:p w14:paraId="113DFFAC" w14:textId="79963211" w:rsidR="009A00B7" w:rsidRPr="009F59EC" w:rsidRDefault="009A00B7" w:rsidP="00925A99">
            <w:pPr>
              <w:jc w:val="both"/>
              <w:rPr>
                <w:rFonts w:cstheme="minorHAnsi"/>
                <w:b/>
                <w:sz w:val="24"/>
                <w:szCs w:val="24"/>
              </w:rPr>
            </w:pPr>
            <w:r w:rsidRPr="009F59EC">
              <w:rPr>
                <w:rFonts w:cstheme="minorHAnsi"/>
                <w:b/>
                <w:bCs/>
                <w:sz w:val="24"/>
                <w:szCs w:val="24"/>
              </w:rPr>
              <w:t xml:space="preserve">A) </w:t>
            </w:r>
            <w:r w:rsidRPr="00BD6C81">
              <w:rPr>
                <w:rFonts w:cstheme="minorHAnsi"/>
                <w:sz w:val="24"/>
                <w:szCs w:val="24"/>
              </w:rPr>
              <w:t xml:space="preserve">Prime annuelle </w:t>
            </w:r>
            <w:r w:rsidR="00BD6C81">
              <w:rPr>
                <w:rFonts w:cstheme="minorHAnsi"/>
                <w:b/>
                <w:bCs/>
                <w:sz w:val="24"/>
                <w:szCs w:val="24"/>
              </w:rPr>
              <w:t>bris de machines</w:t>
            </w:r>
          </w:p>
        </w:tc>
        <w:tc>
          <w:tcPr>
            <w:tcW w:w="2600" w:type="dxa"/>
            <w:vAlign w:val="center"/>
          </w:tcPr>
          <w:p w14:paraId="128610D3" w14:textId="77777777" w:rsidR="009A00B7" w:rsidRPr="009F59EC" w:rsidRDefault="005D10FA" w:rsidP="00925A99">
            <w:pPr>
              <w:jc w:val="center"/>
              <w:rPr>
                <w:rFonts w:cstheme="minorHAnsi"/>
                <w:bCs/>
                <w:color w:val="244061" w:themeColor="accent1" w:themeShade="80"/>
                <w:sz w:val="24"/>
                <w:szCs w:val="24"/>
              </w:rPr>
            </w:pPr>
            <w:sdt>
              <w:sdtPr>
                <w:rPr>
                  <w:rFonts w:cs="Calibri"/>
                  <w:color w:val="244061" w:themeColor="accent1" w:themeShade="80"/>
                  <w:sz w:val="24"/>
                  <w:szCs w:val="24"/>
                </w:rPr>
                <w:id w:val="1150788642"/>
                <w:placeholder>
                  <w:docPart w:val="F1238B8471644C6DBED590FFF567ECF4"/>
                </w:placeholder>
                <w:showingPlcHdr/>
              </w:sdtPr>
              <w:sdtEndPr/>
              <w:sdtContent>
                <w:r w:rsidR="009A00B7" w:rsidRPr="009F59EC">
                  <w:rPr>
                    <w:rFonts w:cs="Calibri"/>
                    <w:b/>
                    <w:bCs/>
                    <w:color w:val="244061" w:themeColor="accent1" w:themeShade="80"/>
                    <w:sz w:val="24"/>
                    <w:szCs w:val="24"/>
                    <w:u w:val="single"/>
                  </w:rPr>
                  <w:t xml:space="preserve"> A compléter</w:t>
                </w:r>
              </w:sdtContent>
            </w:sdt>
          </w:p>
        </w:tc>
        <w:tc>
          <w:tcPr>
            <w:tcW w:w="2585" w:type="dxa"/>
            <w:vAlign w:val="center"/>
          </w:tcPr>
          <w:p w14:paraId="3C402FFE" w14:textId="77777777" w:rsidR="009A00B7" w:rsidRPr="009F59EC" w:rsidRDefault="005D10FA" w:rsidP="00925A99">
            <w:pPr>
              <w:jc w:val="center"/>
              <w:rPr>
                <w:rFonts w:cstheme="minorHAnsi"/>
                <w:bCs/>
                <w:color w:val="244061" w:themeColor="accent1" w:themeShade="80"/>
                <w:sz w:val="24"/>
                <w:szCs w:val="24"/>
              </w:rPr>
            </w:pPr>
            <w:sdt>
              <w:sdtPr>
                <w:rPr>
                  <w:rFonts w:cs="Calibri"/>
                  <w:color w:val="244061" w:themeColor="accent1" w:themeShade="80"/>
                  <w:sz w:val="24"/>
                  <w:szCs w:val="24"/>
                </w:rPr>
                <w:id w:val="187026986"/>
                <w:placeholder>
                  <w:docPart w:val="086194187D0A48C493110762AFECAE71"/>
                </w:placeholder>
                <w:showingPlcHdr/>
              </w:sdtPr>
              <w:sdtEndPr/>
              <w:sdtContent>
                <w:r w:rsidR="009A00B7" w:rsidRPr="009F59EC">
                  <w:rPr>
                    <w:rFonts w:cs="Calibri"/>
                    <w:b/>
                    <w:bCs/>
                    <w:color w:val="244061" w:themeColor="accent1" w:themeShade="80"/>
                    <w:sz w:val="24"/>
                    <w:szCs w:val="24"/>
                    <w:u w:val="single"/>
                  </w:rPr>
                  <w:t xml:space="preserve"> A compléter</w:t>
                </w:r>
              </w:sdtContent>
            </w:sdt>
          </w:p>
        </w:tc>
      </w:tr>
      <w:tr w:rsidR="009A00B7" w:rsidRPr="009F59EC" w14:paraId="22C8B00F" w14:textId="77777777" w:rsidTr="00925A99">
        <w:trPr>
          <w:trHeight w:val="1064"/>
          <w:tblCellSpacing w:w="15" w:type="dxa"/>
        </w:trPr>
        <w:tc>
          <w:tcPr>
            <w:tcW w:w="0" w:type="auto"/>
            <w:vAlign w:val="center"/>
            <w:hideMark/>
          </w:tcPr>
          <w:p w14:paraId="2209EF83" w14:textId="34E695E5" w:rsidR="009A00B7" w:rsidRPr="009F59EC" w:rsidRDefault="00BD6C81" w:rsidP="00925A99">
            <w:pPr>
              <w:jc w:val="both"/>
              <w:rPr>
                <w:rFonts w:cstheme="minorHAnsi"/>
                <w:b/>
                <w:sz w:val="24"/>
                <w:szCs w:val="24"/>
              </w:rPr>
            </w:pPr>
            <w:r>
              <w:rPr>
                <w:rFonts w:cstheme="minorHAnsi"/>
                <w:b/>
                <w:bCs/>
                <w:sz w:val="24"/>
                <w:szCs w:val="24"/>
              </w:rPr>
              <w:lastRenderedPageBreak/>
              <w:t>Soit Total toutes entités</w:t>
            </w:r>
            <w:r w:rsidR="009A00B7" w:rsidRPr="009F59EC">
              <w:rPr>
                <w:rFonts w:cstheme="minorHAnsi"/>
                <w:b/>
                <w:bCs/>
                <w:sz w:val="24"/>
                <w:szCs w:val="24"/>
              </w:rPr>
              <w:t xml:space="preserve"> </w:t>
            </w:r>
            <w:r>
              <w:rPr>
                <w:rFonts w:cstheme="minorHAnsi"/>
                <w:b/>
                <w:bCs/>
                <w:sz w:val="24"/>
                <w:szCs w:val="24"/>
              </w:rPr>
              <w:t xml:space="preserve"> </w:t>
            </w:r>
          </w:p>
        </w:tc>
        <w:tc>
          <w:tcPr>
            <w:tcW w:w="5215" w:type="dxa"/>
            <w:gridSpan w:val="2"/>
            <w:vAlign w:val="center"/>
          </w:tcPr>
          <w:p w14:paraId="723628D0" w14:textId="77777777" w:rsidR="009A00B7" w:rsidRPr="009F59EC" w:rsidRDefault="005D10FA" w:rsidP="00925A99">
            <w:pPr>
              <w:jc w:val="center"/>
              <w:rPr>
                <w:rFonts w:cstheme="minorHAnsi"/>
                <w:bCs/>
                <w:color w:val="244061" w:themeColor="accent1" w:themeShade="80"/>
                <w:sz w:val="24"/>
                <w:szCs w:val="24"/>
              </w:rPr>
            </w:pPr>
            <w:sdt>
              <w:sdtPr>
                <w:rPr>
                  <w:rFonts w:cs="Calibri"/>
                  <w:color w:val="244061" w:themeColor="accent1" w:themeShade="80"/>
                  <w:sz w:val="24"/>
                  <w:szCs w:val="24"/>
                </w:rPr>
                <w:id w:val="1888225724"/>
                <w:placeholder>
                  <w:docPart w:val="65061CD7AFFD49AFB8130C543B420F66"/>
                </w:placeholder>
                <w:showingPlcHdr/>
              </w:sdtPr>
              <w:sdtEndPr/>
              <w:sdtContent>
                <w:r w:rsidR="009A00B7" w:rsidRPr="009F59EC">
                  <w:rPr>
                    <w:rFonts w:cs="Calibri"/>
                    <w:b/>
                    <w:bCs/>
                    <w:color w:val="244061" w:themeColor="accent1" w:themeShade="80"/>
                    <w:sz w:val="24"/>
                    <w:szCs w:val="24"/>
                    <w:u w:val="single"/>
                  </w:rPr>
                  <w:t xml:space="preserve"> A compléter</w:t>
                </w:r>
              </w:sdtContent>
            </w:sdt>
          </w:p>
        </w:tc>
      </w:tr>
    </w:tbl>
    <w:p w14:paraId="181FAA70" w14:textId="77777777" w:rsidR="00BD6C81" w:rsidRDefault="00BD6C81" w:rsidP="007D2FDC">
      <w:pPr>
        <w:rPr>
          <w:rFonts w:cstheme="minorHAnsi"/>
          <w:b/>
          <w:szCs w:val="22"/>
        </w:rPr>
      </w:pPr>
    </w:p>
    <w:p w14:paraId="7C5EC520" w14:textId="77777777" w:rsidR="00BD6C81" w:rsidRDefault="00BD6C81" w:rsidP="007D2FDC">
      <w:pPr>
        <w:rPr>
          <w:rFonts w:cstheme="minorHAnsi"/>
          <w:b/>
          <w:szCs w:val="22"/>
        </w:rPr>
      </w:pPr>
    </w:p>
    <w:p w14:paraId="76B1E930" w14:textId="11DA3CE5" w:rsidR="00B129D1" w:rsidRDefault="00BD6C81" w:rsidP="007D2FDC">
      <w:pPr>
        <w:rPr>
          <w:rFonts w:cstheme="minorHAnsi"/>
          <w:b/>
          <w:szCs w:val="22"/>
        </w:rPr>
      </w:pPr>
      <w:r>
        <w:rPr>
          <w:rFonts w:cstheme="minorHAnsi"/>
          <w:b/>
          <w:szCs w:val="22"/>
        </w:rPr>
        <w:t>Détail à fournir</w:t>
      </w:r>
    </w:p>
    <w:tbl>
      <w:tblPr>
        <w:tblStyle w:val="Grilledetableauclaire"/>
        <w:tblW w:w="0" w:type="auto"/>
        <w:tblLook w:val="04A0" w:firstRow="1" w:lastRow="0" w:firstColumn="1" w:lastColumn="0" w:noHBand="0" w:noVBand="1"/>
      </w:tblPr>
      <w:tblGrid>
        <w:gridCol w:w="1604"/>
        <w:gridCol w:w="1524"/>
        <w:gridCol w:w="1425"/>
        <w:gridCol w:w="1886"/>
        <w:gridCol w:w="1485"/>
      </w:tblGrid>
      <w:tr w:rsidR="00BD6C81" w:rsidRPr="00B129D1" w14:paraId="23147AC5" w14:textId="77777777" w:rsidTr="00BD6C81">
        <w:trPr>
          <w:trHeight w:val="567"/>
        </w:trPr>
        <w:tc>
          <w:tcPr>
            <w:tcW w:w="1604" w:type="dxa"/>
            <w:shd w:val="clear" w:color="auto" w:fill="365F91" w:themeFill="accent1" w:themeFillShade="BF"/>
            <w:vAlign w:val="center"/>
            <w:hideMark/>
          </w:tcPr>
          <w:p w14:paraId="79345072" w14:textId="0A90541E" w:rsidR="00BD6C81" w:rsidRPr="00103FCD" w:rsidRDefault="00BD6C81" w:rsidP="00925A99">
            <w:pPr>
              <w:spacing w:line="276" w:lineRule="auto"/>
              <w:rPr>
                <w:b/>
                <w:bCs/>
                <w:color w:val="FFFFFF" w:themeColor="background1"/>
                <w:szCs w:val="22"/>
              </w:rPr>
            </w:pPr>
            <w:r>
              <w:rPr>
                <w:rFonts w:cstheme="minorHAnsi"/>
                <w:b/>
                <w:szCs w:val="22"/>
              </w:rPr>
              <w:br w:type="page"/>
            </w:r>
            <w:r w:rsidRPr="00103FCD">
              <w:rPr>
                <w:b/>
                <w:bCs/>
                <w:color w:val="FFFFFF" w:themeColor="background1"/>
                <w:szCs w:val="22"/>
              </w:rPr>
              <w:t>Collectivité</w:t>
            </w:r>
          </w:p>
        </w:tc>
        <w:tc>
          <w:tcPr>
            <w:tcW w:w="1524" w:type="dxa"/>
            <w:shd w:val="clear" w:color="auto" w:fill="365F91" w:themeFill="accent1" w:themeFillShade="BF"/>
            <w:vAlign w:val="center"/>
            <w:hideMark/>
          </w:tcPr>
          <w:p w14:paraId="66FF2F94" w14:textId="51C908AE" w:rsidR="00BD6C81" w:rsidRPr="00103FCD" w:rsidRDefault="00BD6C81" w:rsidP="00925A99">
            <w:pPr>
              <w:spacing w:line="276" w:lineRule="auto"/>
              <w:rPr>
                <w:b/>
                <w:bCs/>
                <w:color w:val="FFFFFF" w:themeColor="background1"/>
                <w:szCs w:val="22"/>
              </w:rPr>
            </w:pPr>
            <w:r w:rsidRPr="00103FCD">
              <w:rPr>
                <w:b/>
                <w:bCs/>
                <w:color w:val="FFFFFF" w:themeColor="background1"/>
                <w:szCs w:val="22"/>
              </w:rPr>
              <w:t>Nature du véhicule / matériel</w:t>
            </w:r>
          </w:p>
        </w:tc>
        <w:tc>
          <w:tcPr>
            <w:tcW w:w="1425" w:type="dxa"/>
            <w:shd w:val="clear" w:color="auto" w:fill="365F91" w:themeFill="accent1" w:themeFillShade="BF"/>
            <w:vAlign w:val="center"/>
            <w:hideMark/>
          </w:tcPr>
          <w:p w14:paraId="66D13EDE" w14:textId="77777777" w:rsidR="00BD6C81" w:rsidRPr="00103FCD" w:rsidRDefault="00BD6C81" w:rsidP="00925A99">
            <w:pPr>
              <w:spacing w:line="276" w:lineRule="auto"/>
              <w:rPr>
                <w:b/>
                <w:bCs/>
                <w:color w:val="FFFFFF" w:themeColor="background1"/>
                <w:szCs w:val="22"/>
              </w:rPr>
            </w:pPr>
            <w:r w:rsidRPr="00103FCD">
              <w:rPr>
                <w:b/>
                <w:bCs/>
                <w:color w:val="FFFFFF" w:themeColor="background1"/>
                <w:szCs w:val="22"/>
              </w:rPr>
              <w:t>Marque</w:t>
            </w:r>
          </w:p>
        </w:tc>
        <w:tc>
          <w:tcPr>
            <w:tcW w:w="1886" w:type="dxa"/>
            <w:shd w:val="clear" w:color="auto" w:fill="365F91" w:themeFill="accent1" w:themeFillShade="BF"/>
            <w:vAlign w:val="center"/>
            <w:hideMark/>
          </w:tcPr>
          <w:p w14:paraId="0465BF64" w14:textId="77777777" w:rsidR="00BD6C81" w:rsidRPr="00103FCD" w:rsidRDefault="00BD6C81" w:rsidP="00925A99">
            <w:pPr>
              <w:spacing w:line="276" w:lineRule="auto"/>
              <w:rPr>
                <w:b/>
                <w:bCs/>
                <w:color w:val="FFFFFF" w:themeColor="background1"/>
                <w:szCs w:val="22"/>
              </w:rPr>
            </w:pPr>
            <w:r w:rsidRPr="00103FCD">
              <w:rPr>
                <w:b/>
                <w:bCs/>
                <w:color w:val="FFFFFF" w:themeColor="background1"/>
                <w:szCs w:val="22"/>
              </w:rPr>
              <w:t>Modèle / Immatriculation</w:t>
            </w:r>
          </w:p>
        </w:tc>
        <w:tc>
          <w:tcPr>
            <w:tcW w:w="1485" w:type="dxa"/>
            <w:shd w:val="clear" w:color="auto" w:fill="365F91" w:themeFill="accent1" w:themeFillShade="BF"/>
            <w:vAlign w:val="center"/>
          </w:tcPr>
          <w:p w14:paraId="4E6C12A7" w14:textId="5059C899" w:rsidR="00BD6C81" w:rsidRPr="00103FCD" w:rsidRDefault="00BD6C81" w:rsidP="00925A99">
            <w:pPr>
              <w:spacing w:line="276" w:lineRule="auto"/>
              <w:rPr>
                <w:b/>
                <w:bCs/>
                <w:color w:val="FFFFFF" w:themeColor="background1"/>
                <w:szCs w:val="22"/>
              </w:rPr>
            </w:pPr>
            <w:r w:rsidRPr="00B129D1">
              <w:rPr>
                <w:b/>
                <w:bCs/>
                <w:color w:val="FFFFFF" w:themeColor="background1"/>
                <w:szCs w:val="22"/>
              </w:rPr>
              <w:t>PRIME TTC</w:t>
            </w:r>
          </w:p>
        </w:tc>
      </w:tr>
      <w:tr w:rsidR="00BD6C81" w:rsidRPr="00B129D1" w14:paraId="5FC25A59" w14:textId="77777777" w:rsidTr="00BD6C81">
        <w:trPr>
          <w:trHeight w:val="567"/>
        </w:trPr>
        <w:tc>
          <w:tcPr>
            <w:tcW w:w="1604" w:type="dxa"/>
            <w:vAlign w:val="center"/>
            <w:hideMark/>
          </w:tcPr>
          <w:p w14:paraId="63B692D5" w14:textId="77777777" w:rsidR="00BD6C81" w:rsidRPr="00103FCD" w:rsidRDefault="00BD6C81" w:rsidP="00B129D1">
            <w:pPr>
              <w:spacing w:line="276" w:lineRule="auto"/>
              <w:rPr>
                <w:szCs w:val="22"/>
              </w:rPr>
            </w:pPr>
            <w:r w:rsidRPr="00103FCD">
              <w:rPr>
                <w:szCs w:val="22"/>
              </w:rPr>
              <w:t>Commune</w:t>
            </w:r>
          </w:p>
        </w:tc>
        <w:tc>
          <w:tcPr>
            <w:tcW w:w="1524" w:type="dxa"/>
            <w:vAlign w:val="center"/>
            <w:hideMark/>
          </w:tcPr>
          <w:p w14:paraId="6E2BE937" w14:textId="59A73F51" w:rsidR="00BD6C81" w:rsidRPr="00103FCD" w:rsidRDefault="00BD6C81" w:rsidP="00B129D1">
            <w:pPr>
              <w:spacing w:line="276" w:lineRule="auto"/>
              <w:rPr>
                <w:szCs w:val="22"/>
              </w:rPr>
            </w:pPr>
            <w:r w:rsidRPr="00103FCD">
              <w:rPr>
                <w:szCs w:val="22"/>
              </w:rPr>
              <w:t>Broyeur</w:t>
            </w:r>
          </w:p>
        </w:tc>
        <w:tc>
          <w:tcPr>
            <w:tcW w:w="1425" w:type="dxa"/>
            <w:vAlign w:val="center"/>
            <w:hideMark/>
          </w:tcPr>
          <w:p w14:paraId="259EDC24" w14:textId="77777777" w:rsidR="00BD6C81" w:rsidRPr="00103FCD" w:rsidRDefault="00BD6C81" w:rsidP="00B129D1">
            <w:pPr>
              <w:spacing w:line="276" w:lineRule="auto"/>
              <w:rPr>
                <w:szCs w:val="22"/>
              </w:rPr>
            </w:pPr>
            <w:r w:rsidRPr="00103FCD">
              <w:rPr>
                <w:szCs w:val="22"/>
              </w:rPr>
              <w:t>Rabaud</w:t>
            </w:r>
          </w:p>
        </w:tc>
        <w:tc>
          <w:tcPr>
            <w:tcW w:w="1886" w:type="dxa"/>
            <w:vAlign w:val="center"/>
            <w:hideMark/>
          </w:tcPr>
          <w:p w14:paraId="5A701FFA" w14:textId="77777777" w:rsidR="00BD6C81" w:rsidRPr="00103FCD" w:rsidRDefault="00BD6C81" w:rsidP="00B129D1">
            <w:pPr>
              <w:spacing w:line="276" w:lineRule="auto"/>
              <w:rPr>
                <w:szCs w:val="22"/>
              </w:rPr>
            </w:pPr>
            <w:r w:rsidRPr="00103FCD">
              <w:rPr>
                <w:szCs w:val="22"/>
              </w:rPr>
              <w:t>EH-535-PK</w:t>
            </w:r>
          </w:p>
        </w:tc>
        <w:tc>
          <w:tcPr>
            <w:tcW w:w="1485" w:type="dxa"/>
            <w:vAlign w:val="center"/>
          </w:tcPr>
          <w:p w14:paraId="1A879DED" w14:textId="11D638BC" w:rsidR="00BD6C81" w:rsidRPr="00103FCD" w:rsidRDefault="005D10FA" w:rsidP="00B129D1">
            <w:pPr>
              <w:spacing w:line="276" w:lineRule="auto"/>
              <w:rPr>
                <w:szCs w:val="22"/>
              </w:rPr>
            </w:pPr>
            <w:sdt>
              <w:sdtPr>
                <w:rPr>
                  <w:rFonts w:cs="Calibri"/>
                  <w:color w:val="244061" w:themeColor="accent1" w:themeShade="80"/>
                  <w:szCs w:val="22"/>
                </w:rPr>
                <w:id w:val="-1146438726"/>
                <w:placeholder>
                  <w:docPart w:val="B41FD9D7E4BD49C49DDE65BCF1143792"/>
                </w:placeholder>
                <w:showingPlcHdr/>
              </w:sdtPr>
              <w:sdtEndPr/>
              <w:sdtContent>
                <w:r w:rsidR="00BD6C81" w:rsidRPr="00B129D1">
                  <w:rPr>
                    <w:rFonts w:cs="Calibri"/>
                    <w:b/>
                    <w:bCs/>
                    <w:color w:val="244061" w:themeColor="accent1" w:themeShade="80"/>
                    <w:szCs w:val="22"/>
                    <w:u w:val="single"/>
                  </w:rPr>
                  <w:t xml:space="preserve"> A compléter</w:t>
                </w:r>
              </w:sdtContent>
            </w:sdt>
          </w:p>
        </w:tc>
      </w:tr>
      <w:tr w:rsidR="00BD6C81" w:rsidRPr="00B129D1" w14:paraId="6E8412BB" w14:textId="77777777" w:rsidTr="00BD6C81">
        <w:trPr>
          <w:trHeight w:val="567"/>
        </w:trPr>
        <w:tc>
          <w:tcPr>
            <w:tcW w:w="1604" w:type="dxa"/>
            <w:vAlign w:val="center"/>
            <w:hideMark/>
          </w:tcPr>
          <w:p w14:paraId="3E10EC96" w14:textId="77777777" w:rsidR="00BD6C81" w:rsidRPr="00103FCD" w:rsidRDefault="00BD6C81" w:rsidP="00B129D1">
            <w:pPr>
              <w:spacing w:line="276" w:lineRule="auto"/>
              <w:rPr>
                <w:szCs w:val="22"/>
              </w:rPr>
            </w:pPr>
            <w:r w:rsidRPr="00103FCD">
              <w:rPr>
                <w:szCs w:val="22"/>
              </w:rPr>
              <w:t>Commune</w:t>
            </w:r>
          </w:p>
        </w:tc>
        <w:tc>
          <w:tcPr>
            <w:tcW w:w="1524" w:type="dxa"/>
            <w:vAlign w:val="center"/>
            <w:hideMark/>
          </w:tcPr>
          <w:p w14:paraId="2A5111AE" w14:textId="07334663" w:rsidR="00BD6C81" w:rsidRPr="00103FCD" w:rsidRDefault="00BD6C81" w:rsidP="00B129D1">
            <w:pPr>
              <w:spacing w:line="276" w:lineRule="auto"/>
              <w:rPr>
                <w:szCs w:val="22"/>
              </w:rPr>
            </w:pPr>
            <w:r w:rsidRPr="00103FCD">
              <w:rPr>
                <w:szCs w:val="22"/>
              </w:rPr>
              <w:t>Balayeuse</w:t>
            </w:r>
          </w:p>
        </w:tc>
        <w:tc>
          <w:tcPr>
            <w:tcW w:w="1425" w:type="dxa"/>
            <w:vAlign w:val="center"/>
            <w:hideMark/>
          </w:tcPr>
          <w:p w14:paraId="03201C3A" w14:textId="77777777" w:rsidR="00BD6C81" w:rsidRPr="00103FCD" w:rsidRDefault="00BD6C81" w:rsidP="00B129D1">
            <w:pPr>
              <w:spacing w:line="276" w:lineRule="auto"/>
              <w:rPr>
                <w:szCs w:val="22"/>
              </w:rPr>
            </w:pPr>
            <w:r w:rsidRPr="00103FCD">
              <w:rPr>
                <w:szCs w:val="22"/>
              </w:rPr>
              <w:t>Ravo</w:t>
            </w:r>
          </w:p>
        </w:tc>
        <w:tc>
          <w:tcPr>
            <w:tcW w:w="1886" w:type="dxa"/>
            <w:vAlign w:val="center"/>
            <w:hideMark/>
          </w:tcPr>
          <w:p w14:paraId="01E792A6" w14:textId="77777777" w:rsidR="00BD6C81" w:rsidRPr="00103FCD" w:rsidRDefault="00BD6C81" w:rsidP="00B129D1">
            <w:pPr>
              <w:spacing w:line="276" w:lineRule="auto"/>
              <w:rPr>
                <w:szCs w:val="22"/>
              </w:rPr>
            </w:pPr>
            <w:r w:rsidRPr="00103FCD">
              <w:rPr>
                <w:szCs w:val="22"/>
              </w:rPr>
              <w:t>5002</w:t>
            </w:r>
          </w:p>
        </w:tc>
        <w:tc>
          <w:tcPr>
            <w:tcW w:w="1485" w:type="dxa"/>
            <w:vAlign w:val="center"/>
          </w:tcPr>
          <w:p w14:paraId="2BF198EA" w14:textId="4E8D9537" w:rsidR="00BD6C81" w:rsidRPr="00103FCD" w:rsidRDefault="005D10FA" w:rsidP="00B129D1">
            <w:pPr>
              <w:spacing w:line="276" w:lineRule="auto"/>
              <w:rPr>
                <w:szCs w:val="22"/>
              </w:rPr>
            </w:pPr>
            <w:sdt>
              <w:sdtPr>
                <w:rPr>
                  <w:rFonts w:cs="Calibri"/>
                  <w:color w:val="244061" w:themeColor="accent1" w:themeShade="80"/>
                  <w:szCs w:val="22"/>
                </w:rPr>
                <w:id w:val="-1162164360"/>
                <w:placeholder>
                  <w:docPart w:val="81463D93ECA748D1A47ABF5E6DFB2DB1"/>
                </w:placeholder>
                <w:showingPlcHdr/>
              </w:sdtPr>
              <w:sdtEndPr/>
              <w:sdtContent>
                <w:r w:rsidR="00BD6C81" w:rsidRPr="00B129D1">
                  <w:rPr>
                    <w:rFonts w:cs="Calibri"/>
                    <w:b/>
                    <w:bCs/>
                    <w:color w:val="244061" w:themeColor="accent1" w:themeShade="80"/>
                    <w:szCs w:val="22"/>
                    <w:u w:val="single"/>
                  </w:rPr>
                  <w:t xml:space="preserve"> A compléter</w:t>
                </w:r>
              </w:sdtContent>
            </w:sdt>
          </w:p>
        </w:tc>
      </w:tr>
      <w:tr w:rsidR="00BD6C81" w:rsidRPr="00B129D1" w14:paraId="5CB6BD0B" w14:textId="77777777" w:rsidTr="00BD6C81">
        <w:trPr>
          <w:trHeight w:val="567"/>
        </w:trPr>
        <w:tc>
          <w:tcPr>
            <w:tcW w:w="1604" w:type="dxa"/>
            <w:vAlign w:val="center"/>
            <w:hideMark/>
          </w:tcPr>
          <w:p w14:paraId="5BCF7E4D" w14:textId="77777777" w:rsidR="00BD6C81" w:rsidRPr="00103FCD" w:rsidRDefault="00BD6C81" w:rsidP="00B129D1">
            <w:pPr>
              <w:spacing w:line="276" w:lineRule="auto"/>
              <w:rPr>
                <w:szCs w:val="22"/>
              </w:rPr>
            </w:pPr>
            <w:r w:rsidRPr="00103FCD">
              <w:rPr>
                <w:szCs w:val="22"/>
              </w:rPr>
              <w:t>Commune</w:t>
            </w:r>
          </w:p>
        </w:tc>
        <w:tc>
          <w:tcPr>
            <w:tcW w:w="1524" w:type="dxa"/>
            <w:vAlign w:val="center"/>
            <w:hideMark/>
          </w:tcPr>
          <w:p w14:paraId="422D3F3E" w14:textId="48391505" w:rsidR="00BD6C81" w:rsidRPr="00103FCD" w:rsidRDefault="00BD6C81" w:rsidP="00B129D1">
            <w:pPr>
              <w:spacing w:line="276" w:lineRule="auto"/>
              <w:rPr>
                <w:szCs w:val="22"/>
              </w:rPr>
            </w:pPr>
            <w:r w:rsidRPr="00103FCD">
              <w:rPr>
                <w:szCs w:val="22"/>
              </w:rPr>
              <w:t>Balayeuse</w:t>
            </w:r>
          </w:p>
        </w:tc>
        <w:tc>
          <w:tcPr>
            <w:tcW w:w="1425" w:type="dxa"/>
            <w:vAlign w:val="center"/>
            <w:hideMark/>
          </w:tcPr>
          <w:p w14:paraId="5CDFFD3F" w14:textId="77777777" w:rsidR="00BD6C81" w:rsidRPr="00103FCD" w:rsidRDefault="00BD6C81" w:rsidP="00B129D1">
            <w:pPr>
              <w:spacing w:line="276" w:lineRule="auto"/>
              <w:rPr>
                <w:szCs w:val="22"/>
              </w:rPr>
            </w:pPr>
            <w:proofErr w:type="spellStart"/>
            <w:r w:rsidRPr="00103FCD">
              <w:rPr>
                <w:szCs w:val="22"/>
              </w:rPr>
              <w:t>Azuraflex</w:t>
            </w:r>
            <w:proofErr w:type="spellEnd"/>
          </w:p>
        </w:tc>
        <w:tc>
          <w:tcPr>
            <w:tcW w:w="1886" w:type="dxa"/>
            <w:vAlign w:val="center"/>
            <w:hideMark/>
          </w:tcPr>
          <w:p w14:paraId="18033DEB" w14:textId="77777777" w:rsidR="00BD6C81" w:rsidRPr="00103FCD" w:rsidRDefault="00BD6C81" w:rsidP="00B129D1">
            <w:pPr>
              <w:spacing w:line="276" w:lineRule="auto"/>
              <w:rPr>
                <w:szCs w:val="22"/>
              </w:rPr>
            </w:pPr>
            <w:r w:rsidRPr="00103FCD">
              <w:rPr>
                <w:szCs w:val="22"/>
              </w:rPr>
              <w:t>MC210</w:t>
            </w:r>
          </w:p>
        </w:tc>
        <w:tc>
          <w:tcPr>
            <w:tcW w:w="1485" w:type="dxa"/>
            <w:vAlign w:val="center"/>
          </w:tcPr>
          <w:p w14:paraId="4F6B26A7" w14:textId="2CFA769C" w:rsidR="00BD6C81" w:rsidRPr="00103FCD" w:rsidRDefault="005D10FA" w:rsidP="00B129D1">
            <w:pPr>
              <w:spacing w:line="276" w:lineRule="auto"/>
              <w:rPr>
                <w:szCs w:val="22"/>
              </w:rPr>
            </w:pPr>
            <w:sdt>
              <w:sdtPr>
                <w:rPr>
                  <w:rFonts w:cs="Calibri"/>
                  <w:color w:val="244061" w:themeColor="accent1" w:themeShade="80"/>
                  <w:szCs w:val="22"/>
                </w:rPr>
                <w:id w:val="760185469"/>
                <w:placeholder>
                  <w:docPart w:val="7746A51AD6A5489F98B1A4538B1644EB"/>
                </w:placeholder>
                <w:showingPlcHdr/>
              </w:sdtPr>
              <w:sdtEndPr/>
              <w:sdtContent>
                <w:r w:rsidR="00BD6C81" w:rsidRPr="00B129D1">
                  <w:rPr>
                    <w:rFonts w:cs="Calibri"/>
                    <w:b/>
                    <w:bCs/>
                    <w:color w:val="244061" w:themeColor="accent1" w:themeShade="80"/>
                    <w:szCs w:val="22"/>
                    <w:u w:val="single"/>
                  </w:rPr>
                  <w:t xml:space="preserve"> A compléter</w:t>
                </w:r>
              </w:sdtContent>
            </w:sdt>
          </w:p>
        </w:tc>
      </w:tr>
      <w:tr w:rsidR="00BD6C81" w:rsidRPr="00B129D1" w14:paraId="2EB750E8" w14:textId="77777777" w:rsidTr="00BD6C81">
        <w:trPr>
          <w:trHeight w:val="567"/>
        </w:trPr>
        <w:tc>
          <w:tcPr>
            <w:tcW w:w="1604" w:type="dxa"/>
            <w:vAlign w:val="center"/>
            <w:hideMark/>
          </w:tcPr>
          <w:p w14:paraId="697F29CF" w14:textId="77777777" w:rsidR="00BD6C81" w:rsidRPr="00103FCD" w:rsidRDefault="00BD6C81" w:rsidP="00B129D1">
            <w:pPr>
              <w:spacing w:line="276" w:lineRule="auto"/>
              <w:rPr>
                <w:szCs w:val="22"/>
              </w:rPr>
            </w:pPr>
            <w:r w:rsidRPr="00103FCD">
              <w:rPr>
                <w:szCs w:val="22"/>
              </w:rPr>
              <w:t>Commune</w:t>
            </w:r>
          </w:p>
        </w:tc>
        <w:tc>
          <w:tcPr>
            <w:tcW w:w="1524" w:type="dxa"/>
            <w:vAlign w:val="center"/>
            <w:hideMark/>
          </w:tcPr>
          <w:p w14:paraId="4E73C9BB" w14:textId="77DCF3AD" w:rsidR="00BD6C81" w:rsidRPr="00103FCD" w:rsidRDefault="00BD6C81" w:rsidP="00B129D1">
            <w:pPr>
              <w:spacing w:line="276" w:lineRule="auto"/>
              <w:rPr>
                <w:szCs w:val="22"/>
              </w:rPr>
            </w:pPr>
            <w:r w:rsidRPr="00103FCD">
              <w:rPr>
                <w:szCs w:val="22"/>
              </w:rPr>
              <w:t>Chargeuse pelleteuse</w:t>
            </w:r>
          </w:p>
        </w:tc>
        <w:tc>
          <w:tcPr>
            <w:tcW w:w="1425" w:type="dxa"/>
            <w:vAlign w:val="center"/>
            <w:hideMark/>
          </w:tcPr>
          <w:p w14:paraId="4B0EFB7A" w14:textId="77777777" w:rsidR="00BD6C81" w:rsidRPr="00103FCD" w:rsidRDefault="00BD6C81" w:rsidP="00B129D1">
            <w:pPr>
              <w:spacing w:line="276" w:lineRule="auto"/>
              <w:rPr>
                <w:szCs w:val="22"/>
              </w:rPr>
            </w:pPr>
            <w:r w:rsidRPr="00103FCD">
              <w:rPr>
                <w:szCs w:val="22"/>
              </w:rPr>
              <w:t>JCB</w:t>
            </w:r>
          </w:p>
        </w:tc>
        <w:tc>
          <w:tcPr>
            <w:tcW w:w="1886" w:type="dxa"/>
            <w:vAlign w:val="center"/>
            <w:hideMark/>
          </w:tcPr>
          <w:p w14:paraId="18D24A6B" w14:textId="77777777" w:rsidR="00BD6C81" w:rsidRPr="00103FCD" w:rsidRDefault="00BD6C81" w:rsidP="00B129D1">
            <w:pPr>
              <w:spacing w:line="276" w:lineRule="auto"/>
              <w:rPr>
                <w:szCs w:val="22"/>
              </w:rPr>
            </w:pPr>
            <w:r w:rsidRPr="00103FCD">
              <w:rPr>
                <w:szCs w:val="22"/>
              </w:rPr>
              <w:t>935650</w:t>
            </w:r>
          </w:p>
        </w:tc>
        <w:tc>
          <w:tcPr>
            <w:tcW w:w="1485" w:type="dxa"/>
            <w:vAlign w:val="center"/>
          </w:tcPr>
          <w:p w14:paraId="567DAF34" w14:textId="599BA187" w:rsidR="00BD6C81" w:rsidRPr="00103FCD" w:rsidRDefault="005D10FA" w:rsidP="00B129D1">
            <w:pPr>
              <w:spacing w:line="276" w:lineRule="auto"/>
              <w:rPr>
                <w:szCs w:val="22"/>
              </w:rPr>
            </w:pPr>
            <w:sdt>
              <w:sdtPr>
                <w:rPr>
                  <w:rFonts w:cs="Calibri"/>
                  <w:color w:val="244061" w:themeColor="accent1" w:themeShade="80"/>
                  <w:szCs w:val="22"/>
                </w:rPr>
                <w:id w:val="-1488164133"/>
                <w:placeholder>
                  <w:docPart w:val="041BAD4938FC49BD815CD17F752F3CF1"/>
                </w:placeholder>
                <w:showingPlcHdr/>
              </w:sdtPr>
              <w:sdtEndPr/>
              <w:sdtContent>
                <w:r w:rsidR="00BD6C81" w:rsidRPr="00B129D1">
                  <w:rPr>
                    <w:rFonts w:cs="Calibri"/>
                    <w:b/>
                    <w:bCs/>
                    <w:color w:val="244061" w:themeColor="accent1" w:themeShade="80"/>
                    <w:szCs w:val="22"/>
                    <w:u w:val="single"/>
                  </w:rPr>
                  <w:t xml:space="preserve"> A compléter</w:t>
                </w:r>
              </w:sdtContent>
            </w:sdt>
          </w:p>
        </w:tc>
      </w:tr>
      <w:tr w:rsidR="00BD6C81" w:rsidRPr="00B129D1" w14:paraId="1C629D68" w14:textId="77777777" w:rsidTr="00BD6C81">
        <w:trPr>
          <w:trHeight w:val="567"/>
        </w:trPr>
        <w:tc>
          <w:tcPr>
            <w:tcW w:w="1604" w:type="dxa"/>
            <w:vAlign w:val="center"/>
            <w:hideMark/>
          </w:tcPr>
          <w:p w14:paraId="49A7A727" w14:textId="77777777" w:rsidR="00BD6C81" w:rsidRPr="00103FCD" w:rsidRDefault="00BD6C81" w:rsidP="00B129D1">
            <w:pPr>
              <w:spacing w:line="276" w:lineRule="auto"/>
              <w:rPr>
                <w:szCs w:val="22"/>
              </w:rPr>
            </w:pPr>
            <w:r w:rsidRPr="00103FCD">
              <w:rPr>
                <w:szCs w:val="22"/>
              </w:rPr>
              <w:t>Commune</w:t>
            </w:r>
          </w:p>
        </w:tc>
        <w:tc>
          <w:tcPr>
            <w:tcW w:w="1524" w:type="dxa"/>
            <w:vAlign w:val="center"/>
            <w:hideMark/>
          </w:tcPr>
          <w:p w14:paraId="3FC458F6" w14:textId="45266C5E" w:rsidR="00BD6C81" w:rsidRPr="00103FCD" w:rsidRDefault="00BD6C81" w:rsidP="00B129D1">
            <w:pPr>
              <w:spacing w:line="276" w:lineRule="auto"/>
              <w:rPr>
                <w:szCs w:val="22"/>
              </w:rPr>
            </w:pPr>
            <w:r w:rsidRPr="00103FCD">
              <w:rPr>
                <w:szCs w:val="22"/>
              </w:rPr>
              <w:t>Tondeuse autoportée</w:t>
            </w:r>
          </w:p>
        </w:tc>
        <w:tc>
          <w:tcPr>
            <w:tcW w:w="1425" w:type="dxa"/>
            <w:vAlign w:val="center"/>
            <w:hideMark/>
          </w:tcPr>
          <w:p w14:paraId="6A95AE61" w14:textId="77777777" w:rsidR="00BD6C81" w:rsidRPr="00103FCD" w:rsidRDefault="00BD6C81" w:rsidP="00B129D1">
            <w:pPr>
              <w:spacing w:line="276" w:lineRule="auto"/>
              <w:rPr>
                <w:szCs w:val="22"/>
              </w:rPr>
            </w:pPr>
            <w:proofErr w:type="spellStart"/>
            <w:r w:rsidRPr="00103FCD">
              <w:rPr>
                <w:szCs w:val="22"/>
              </w:rPr>
              <w:t>Iseki</w:t>
            </w:r>
            <w:proofErr w:type="spellEnd"/>
          </w:p>
        </w:tc>
        <w:tc>
          <w:tcPr>
            <w:tcW w:w="1886" w:type="dxa"/>
            <w:vAlign w:val="center"/>
            <w:hideMark/>
          </w:tcPr>
          <w:p w14:paraId="0B4FB75A" w14:textId="77777777" w:rsidR="00BD6C81" w:rsidRPr="00103FCD" w:rsidRDefault="00BD6C81" w:rsidP="00B129D1">
            <w:pPr>
              <w:spacing w:line="276" w:lineRule="auto"/>
              <w:rPr>
                <w:szCs w:val="22"/>
              </w:rPr>
            </w:pPr>
            <w:r w:rsidRPr="00103FCD">
              <w:rPr>
                <w:szCs w:val="22"/>
              </w:rPr>
              <w:t>FT-175-MD</w:t>
            </w:r>
          </w:p>
        </w:tc>
        <w:tc>
          <w:tcPr>
            <w:tcW w:w="1485" w:type="dxa"/>
            <w:vAlign w:val="center"/>
          </w:tcPr>
          <w:p w14:paraId="0C39B1B1" w14:textId="449D0E17" w:rsidR="00BD6C81" w:rsidRPr="00103FCD" w:rsidRDefault="005D10FA" w:rsidP="00B129D1">
            <w:pPr>
              <w:spacing w:line="276" w:lineRule="auto"/>
              <w:rPr>
                <w:szCs w:val="22"/>
              </w:rPr>
            </w:pPr>
            <w:sdt>
              <w:sdtPr>
                <w:rPr>
                  <w:rFonts w:cs="Calibri"/>
                  <w:color w:val="244061" w:themeColor="accent1" w:themeShade="80"/>
                  <w:szCs w:val="22"/>
                </w:rPr>
                <w:id w:val="353303649"/>
                <w:placeholder>
                  <w:docPart w:val="F01D0D891F2044A394E219EF620A5401"/>
                </w:placeholder>
                <w:showingPlcHdr/>
              </w:sdtPr>
              <w:sdtEndPr/>
              <w:sdtContent>
                <w:r w:rsidR="00BD6C81" w:rsidRPr="00B129D1">
                  <w:rPr>
                    <w:rFonts w:cs="Calibri"/>
                    <w:b/>
                    <w:bCs/>
                    <w:color w:val="244061" w:themeColor="accent1" w:themeShade="80"/>
                    <w:szCs w:val="22"/>
                    <w:u w:val="single"/>
                  </w:rPr>
                  <w:t xml:space="preserve"> A compléter</w:t>
                </w:r>
              </w:sdtContent>
            </w:sdt>
          </w:p>
        </w:tc>
      </w:tr>
      <w:tr w:rsidR="00BD6C81" w:rsidRPr="00B129D1" w14:paraId="4AD19053" w14:textId="77777777" w:rsidTr="00BD6C81">
        <w:trPr>
          <w:trHeight w:val="567"/>
        </w:trPr>
        <w:tc>
          <w:tcPr>
            <w:tcW w:w="1604" w:type="dxa"/>
            <w:vAlign w:val="center"/>
            <w:hideMark/>
          </w:tcPr>
          <w:p w14:paraId="0E3D6AE9" w14:textId="77777777" w:rsidR="00BD6C81" w:rsidRPr="00103FCD" w:rsidRDefault="00BD6C81" w:rsidP="00B129D1">
            <w:pPr>
              <w:spacing w:line="276" w:lineRule="auto"/>
              <w:rPr>
                <w:szCs w:val="22"/>
              </w:rPr>
            </w:pPr>
            <w:r w:rsidRPr="00103FCD">
              <w:rPr>
                <w:szCs w:val="22"/>
              </w:rPr>
              <w:t>Commune</w:t>
            </w:r>
          </w:p>
        </w:tc>
        <w:tc>
          <w:tcPr>
            <w:tcW w:w="1524" w:type="dxa"/>
            <w:vAlign w:val="center"/>
            <w:hideMark/>
          </w:tcPr>
          <w:p w14:paraId="653B3519" w14:textId="30FD5357" w:rsidR="00BD6C81" w:rsidRPr="00103FCD" w:rsidRDefault="00BD6C81" w:rsidP="00B129D1">
            <w:pPr>
              <w:spacing w:line="276" w:lineRule="auto"/>
              <w:rPr>
                <w:szCs w:val="22"/>
              </w:rPr>
            </w:pPr>
            <w:r w:rsidRPr="00103FCD">
              <w:rPr>
                <w:szCs w:val="22"/>
              </w:rPr>
              <w:t>Tondeuse autoportée</w:t>
            </w:r>
          </w:p>
        </w:tc>
        <w:tc>
          <w:tcPr>
            <w:tcW w:w="1425" w:type="dxa"/>
            <w:vAlign w:val="center"/>
            <w:hideMark/>
          </w:tcPr>
          <w:p w14:paraId="2B70F2B9" w14:textId="77777777" w:rsidR="00BD6C81" w:rsidRPr="00103FCD" w:rsidRDefault="00BD6C81" w:rsidP="00B129D1">
            <w:pPr>
              <w:spacing w:line="276" w:lineRule="auto"/>
              <w:rPr>
                <w:szCs w:val="22"/>
              </w:rPr>
            </w:pPr>
            <w:proofErr w:type="spellStart"/>
            <w:r w:rsidRPr="00103FCD">
              <w:rPr>
                <w:szCs w:val="22"/>
              </w:rPr>
              <w:t>Iseki</w:t>
            </w:r>
            <w:proofErr w:type="spellEnd"/>
          </w:p>
        </w:tc>
        <w:tc>
          <w:tcPr>
            <w:tcW w:w="1886" w:type="dxa"/>
            <w:vAlign w:val="center"/>
            <w:hideMark/>
          </w:tcPr>
          <w:p w14:paraId="271C799A" w14:textId="77777777" w:rsidR="00BD6C81" w:rsidRPr="00103FCD" w:rsidRDefault="00BD6C81" w:rsidP="00B129D1">
            <w:pPr>
              <w:spacing w:line="276" w:lineRule="auto"/>
              <w:rPr>
                <w:szCs w:val="22"/>
              </w:rPr>
            </w:pPr>
            <w:r w:rsidRPr="00103FCD">
              <w:rPr>
                <w:szCs w:val="22"/>
              </w:rPr>
              <w:t>GZ-875-HR</w:t>
            </w:r>
          </w:p>
        </w:tc>
        <w:tc>
          <w:tcPr>
            <w:tcW w:w="1485" w:type="dxa"/>
            <w:vAlign w:val="center"/>
          </w:tcPr>
          <w:p w14:paraId="0A71CCFC" w14:textId="7776432F" w:rsidR="00BD6C81" w:rsidRPr="00103FCD" w:rsidRDefault="005D10FA" w:rsidP="00B129D1">
            <w:pPr>
              <w:spacing w:line="276" w:lineRule="auto"/>
              <w:rPr>
                <w:szCs w:val="22"/>
              </w:rPr>
            </w:pPr>
            <w:sdt>
              <w:sdtPr>
                <w:rPr>
                  <w:rFonts w:cs="Calibri"/>
                  <w:color w:val="244061" w:themeColor="accent1" w:themeShade="80"/>
                  <w:szCs w:val="22"/>
                </w:rPr>
                <w:id w:val="757334975"/>
                <w:placeholder>
                  <w:docPart w:val="1866EDA6FB7A44659C560EB7AED29FC5"/>
                </w:placeholder>
                <w:showingPlcHdr/>
              </w:sdtPr>
              <w:sdtEndPr/>
              <w:sdtContent>
                <w:r w:rsidR="00BD6C81" w:rsidRPr="00B129D1">
                  <w:rPr>
                    <w:rFonts w:cs="Calibri"/>
                    <w:b/>
                    <w:bCs/>
                    <w:color w:val="244061" w:themeColor="accent1" w:themeShade="80"/>
                    <w:szCs w:val="22"/>
                    <w:u w:val="single"/>
                  </w:rPr>
                  <w:t xml:space="preserve"> A compléter</w:t>
                </w:r>
              </w:sdtContent>
            </w:sdt>
          </w:p>
        </w:tc>
      </w:tr>
      <w:tr w:rsidR="00BD6C81" w:rsidRPr="00B129D1" w14:paraId="1CF23E46" w14:textId="77777777" w:rsidTr="00BD6C81">
        <w:trPr>
          <w:trHeight w:val="567"/>
        </w:trPr>
        <w:tc>
          <w:tcPr>
            <w:tcW w:w="1604" w:type="dxa"/>
            <w:vAlign w:val="center"/>
            <w:hideMark/>
          </w:tcPr>
          <w:p w14:paraId="649AA381" w14:textId="77777777" w:rsidR="00BD6C81" w:rsidRPr="00103FCD" w:rsidRDefault="00BD6C81" w:rsidP="00B129D1">
            <w:pPr>
              <w:spacing w:line="276" w:lineRule="auto"/>
              <w:rPr>
                <w:szCs w:val="22"/>
              </w:rPr>
            </w:pPr>
            <w:r w:rsidRPr="00103FCD">
              <w:rPr>
                <w:szCs w:val="22"/>
              </w:rPr>
              <w:t>CCAS</w:t>
            </w:r>
          </w:p>
        </w:tc>
        <w:tc>
          <w:tcPr>
            <w:tcW w:w="1524" w:type="dxa"/>
            <w:vAlign w:val="center"/>
            <w:hideMark/>
          </w:tcPr>
          <w:p w14:paraId="1B7F8686" w14:textId="35420AA4" w:rsidR="00BD6C81" w:rsidRPr="00103FCD" w:rsidRDefault="00BD6C81" w:rsidP="00B129D1">
            <w:pPr>
              <w:spacing w:line="276" w:lineRule="auto"/>
              <w:rPr>
                <w:szCs w:val="22"/>
              </w:rPr>
            </w:pPr>
            <w:r w:rsidRPr="00103FCD">
              <w:rPr>
                <w:szCs w:val="22"/>
              </w:rPr>
              <w:t>Véhicule frigorifique</w:t>
            </w:r>
          </w:p>
        </w:tc>
        <w:tc>
          <w:tcPr>
            <w:tcW w:w="1425" w:type="dxa"/>
            <w:vAlign w:val="center"/>
            <w:hideMark/>
          </w:tcPr>
          <w:p w14:paraId="0658836C" w14:textId="77777777" w:rsidR="00BD6C81" w:rsidRPr="00103FCD" w:rsidRDefault="00BD6C81" w:rsidP="00B129D1">
            <w:pPr>
              <w:spacing w:line="276" w:lineRule="auto"/>
              <w:rPr>
                <w:szCs w:val="22"/>
              </w:rPr>
            </w:pPr>
            <w:r w:rsidRPr="00103FCD">
              <w:rPr>
                <w:szCs w:val="22"/>
              </w:rPr>
              <w:t>Fiat Talento</w:t>
            </w:r>
          </w:p>
        </w:tc>
        <w:tc>
          <w:tcPr>
            <w:tcW w:w="1886" w:type="dxa"/>
            <w:vAlign w:val="center"/>
            <w:hideMark/>
          </w:tcPr>
          <w:p w14:paraId="0CB67751" w14:textId="77777777" w:rsidR="00BD6C81" w:rsidRPr="00103FCD" w:rsidRDefault="00BD6C81" w:rsidP="00B129D1">
            <w:pPr>
              <w:spacing w:line="276" w:lineRule="auto"/>
              <w:rPr>
                <w:szCs w:val="22"/>
              </w:rPr>
            </w:pPr>
            <w:r w:rsidRPr="00103FCD">
              <w:rPr>
                <w:szCs w:val="22"/>
              </w:rPr>
              <w:t>FC-874-YW</w:t>
            </w:r>
          </w:p>
        </w:tc>
        <w:tc>
          <w:tcPr>
            <w:tcW w:w="1485" w:type="dxa"/>
            <w:vAlign w:val="center"/>
          </w:tcPr>
          <w:p w14:paraId="4F0C10ED" w14:textId="1EBCB996" w:rsidR="00BD6C81" w:rsidRPr="00103FCD" w:rsidRDefault="005D10FA" w:rsidP="00B129D1">
            <w:pPr>
              <w:spacing w:line="276" w:lineRule="auto"/>
              <w:rPr>
                <w:szCs w:val="22"/>
              </w:rPr>
            </w:pPr>
            <w:sdt>
              <w:sdtPr>
                <w:rPr>
                  <w:rFonts w:cs="Calibri"/>
                  <w:color w:val="244061" w:themeColor="accent1" w:themeShade="80"/>
                  <w:szCs w:val="22"/>
                </w:rPr>
                <w:id w:val="-109910086"/>
                <w:placeholder>
                  <w:docPart w:val="E5C375B79CAE4F9DBF1464CBA8D21E58"/>
                </w:placeholder>
                <w:showingPlcHdr/>
              </w:sdtPr>
              <w:sdtEndPr/>
              <w:sdtContent>
                <w:r w:rsidR="00BD6C81" w:rsidRPr="00B129D1">
                  <w:rPr>
                    <w:rFonts w:cs="Calibri"/>
                    <w:b/>
                    <w:bCs/>
                    <w:color w:val="244061" w:themeColor="accent1" w:themeShade="80"/>
                    <w:szCs w:val="22"/>
                    <w:u w:val="single"/>
                  </w:rPr>
                  <w:t xml:space="preserve"> A compléter</w:t>
                </w:r>
              </w:sdtContent>
            </w:sdt>
          </w:p>
        </w:tc>
      </w:tr>
    </w:tbl>
    <w:p w14:paraId="3DEAF135" w14:textId="5AF122E7" w:rsidR="00444462" w:rsidRDefault="00444462" w:rsidP="007D2FDC">
      <w:pPr>
        <w:rPr>
          <w:rFonts w:cstheme="minorHAnsi"/>
          <w:b/>
          <w:szCs w:val="22"/>
        </w:rPr>
      </w:pPr>
    </w:p>
    <w:p w14:paraId="030B1354" w14:textId="77777777" w:rsidR="00B129D1" w:rsidRDefault="00B129D1" w:rsidP="007D2FDC">
      <w:pPr>
        <w:rPr>
          <w:rFonts w:cstheme="minorHAnsi"/>
          <w:b/>
          <w:szCs w:val="22"/>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t>(en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4D0B42FB"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du marché,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r w:rsidRPr="00001618">
              <w:rPr>
                <w:rFonts w:cstheme="minorHAnsi"/>
                <w:b/>
                <w:i/>
                <w:szCs w:val="22"/>
              </w:rPr>
              <w:t>du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r w:rsidRPr="00001618">
              <w:rPr>
                <w:rFonts w:cstheme="minorHAnsi"/>
                <w:b/>
                <w:szCs w:val="22"/>
              </w:rPr>
              <w:t>de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End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End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End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End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End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End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End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End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End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End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End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05E2C1C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du marché</w:t>
      </w:r>
      <w:r w:rsidR="009A00B7">
        <w:rPr>
          <w:rFonts w:cstheme="minorHAnsi"/>
          <w:b/>
          <w:szCs w:val="22"/>
        </w:rPr>
        <w:t xml:space="preserve"> </w:t>
      </w:r>
      <w:r w:rsidRPr="00001618">
        <w:rPr>
          <w:rFonts w:cstheme="minorHAnsi"/>
          <w:b/>
          <w:szCs w:val="22"/>
        </w:rPr>
        <w:t>:</w:t>
      </w:r>
    </w:p>
    <w:p w14:paraId="70C2A2B9" w14:textId="672FA5F5"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du marché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29FEA596"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Le marché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29232F74"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C </w:t>
            </w:r>
            <w:r w:rsidR="004F22B7" w:rsidRPr="004F22B7">
              <w:rPr>
                <w:b/>
                <w:bCs/>
                <w:color w:val="FFFFFF" w:themeColor="background1"/>
                <w:szCs w:val="22"/>
              </w:rPr>
              <w:t xml:space="preserve">– </w:t>
            </w:r>
            <w:r w:rsidRPr="00001618">
              <w:rPr>
                <w:rStyle w:val="lev"/>
                <w:bCs w:val="0"/>
                <w:color w:val="FFFFFF" w:themeColor="background1"/>
                <w:szCs w:val="22"/>
              </w:rPr>
              <w:t>SIGNATURE DU MARCHE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45E04550"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du marché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du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End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End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End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47CFF58A"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du marché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End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15285383"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en leur nom et pour leur compte, les modifications ultérieures du marché public</w:t>
      </w:r>
      <w:r w:rsidR="009A00B7">
        <w:rPr>
          <w:rFonts w:cstheme="minorHAnsi"/>
          <w:szCs w:val="22"/>
        </w:rPr>
        <w:t xml:space="preserve"> </w:t>
      </w:r>
      <w:r w:rsidRPr="00001618">
        <w:rPr>
          <w:rFonts w:cstheme="minorHAnsi"/>
          <w:szCs w:val="22"/>
        </w:rPr>
        <w:t>;</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ont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d’engagement</w:t>
      </w:r>
      <w:r w:rsidR="00AB1C6B">
        <w:rPr>
          <w:rFonts w:cstheme="minorHAnsi"/>
          <w:szCs w:val="22"/>
          <w:u w:val="single"/>
        </w:rPr>
        <w:t xml:space="preserve"> </w:t>
      </w:r>
      <w:r w:rsidRPr="00001618">
        <w:rPr>
          <w:rFonts w:cstheme="minorHAnsi"/>
          <w:szCs w:val="22"/>
          <w:u w:val="single"/>
        </w:rPr>
        <w:t> :</w:t>
      </w:r>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47187552"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signer, en leur nom et pour leur compte, les modifications ultérieures du marché ;</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donnent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du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End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End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End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End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End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End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End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End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End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End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End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End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t xml:space="preserve">(*) </w:t>
      </w:r>
      <w:r w:rsidRPr="00001618">
        <w:rPr>
          <w:rFonts w:cstheme="minorHAnsi"/>
          <w:szCs w:val="22"/>
        </w:rPr>
        <w:t>Le signataire doit avoir le pouvoir d’engager la personne qu’il représente.</w:t>
      </w:r>
    </w:p>
    <w:p w14:paraId="40B98E78" w14:textId="77777777" w:rsidR="00017826" w:rsidRPr="00001618" w:rsidRDefault="00017826" w:rsidP="00017826">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72421D43" w:rsidR="00F35054" w:rsidRPr="00001618" w:rsidRDefault="004F22B7"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D</w:t>
            </w:r>
            <w:r w:rsidR="00F35054" w:rsidRPr="00001618">
              <w:rPr>
                <w:rStyle w:val="lev"/>
                <w:bCs w:val="0"/>
                <w:color w:val="FFFFFF" w:themeColor="background1"/>
                <w:szCs w:val="22"/>
              </w:rPr>
              <w:t xml:space="preserve"> – COASSURANCE</w:t>
            </w:r>
          </w:p>
        </w:tc>
      </w:tr>
    </w:tbl>
    <w:p w14:paraId="0F0BC7E6" w14:textId="6587B337" w:rsidR="00F35054" w:rsidRPr="00001618" w:rsidRDefault="00F35054" w:rsidP="00001618">
      <w:pPr>
        <w:spacing w:line="276" w:lineRule="auto"/>
        <w:ind w:right="-198"/>
        <w:rPr>
          <w:rFonts w:cstheme="minorHAnsi"/>
          <w:szCs w:val="22"/>
          <w:u w:val="single"/>
        </w:rPr>
      </w:pPr>
      <w:r w:rsidRPr="00001618">
        <w:rPr>
          <w:rFonts w:cstheme="minorHAnsi"/>
          <w:szCs w:val="22"/>
          <w:u w:val="single"/>
        </w:rPr>
        <w:t xml:space="preserve">En cas de coassurance, indiquer les coordonnées et le pourcentage de participation de chacun des </w:t>
      </w:r>
      <w:proofErr w:type="spellStart"/>
      <w:r w:rsidR="00BD6C81">
        <w:rPr>
          <w:rFonts w:cstheme="minorHAnsi"/>
          <w:szCs w:val="22"/>
          <w:u w:val="single"/>
        </w:rPr>
        <w:t>co</w:t>
      </w:r>
      <w:r w:rsidRPr="00001618">
        <w:rPr>
          <w:rFonts w:cstheme="minorHAnsi"/>
          <w:szCs w:val="22"/>
          <w:u w:val="single"/>
        </w:rPr>
        <w:t>assureurs</w:t>
      </w:r>
      <w:proofErr w:type="spellEnd"/>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End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End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End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End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End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End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02F573C9" w:rsidR="00F35054" w:rsidRPr="00001618" w:rsidRDefault="004F22B7"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E</w:t>
            </w:r>
            <w:r w:rsidR="00F35054" w:rsidRPr="00001618">
              <w:rPr>
                <w:rStyle w:val="lev"/>
                <w:bCs w:val="0"/>
                <w:color w:val="FFFFFF" w:themeColor="background1"/>
                <w:szCs w:val="22"/>
              </w:rPr>
              <w:t xml:space="preserve">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lastRenderedPageBreak/>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671ACD50" w:rsidR="00F35054" w:rsidRPr="00001618" w:rsidRDefault="004F22B7"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 xml:space="preserve">F </w:t>
            </w:r>
            <w:r w:rsidR="00F35054" w:rsidRPr="00001618">
              <w:rPr>
                <w:rStyle w:val="lev"/>
                <w:bCs w:val="0"/>
                <w:color w:val="FFFFFF" w:themeColor="background1"/>
                <w:szCs w:val="22"/>
              </w:rPr>
              <w:t>– PAIEMENTS</w:t>
            </w:r>
          </w:p>
        </w:tc>
      </w:tr>
    </w:tbl>
    <w:p w14:paraId="3DAC2FCC" w14:textId="78B7FD5E"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du marché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5E40204B" w:rsidR="00162E69" w:rsidRPr="00162E69" w:rsidRDefault="004F22B7"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rPr>
        <w:t xml:space="preserve">G </w:t>
      </w:r>
      <w:r w:rsidRPr="004F22B7">
        <w:rPr>
          <w:b/>
          <w:bCs/>
          <w:color w:val="FFFFFF" w:themeColor="background1"/>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5D10FA"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End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conditions générales,</w:t>
      </w:r>
    </w:p>
    <w:p w14:paraId="403DCC62"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conventions spéciales,</w:t>
      </w:r>
    </w:p>
    <w:p w14:paraId="1DD6AEBC"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annexes,</w:t>
      </w:r>
    </w:p>
    <w:p w14:paraId="4FFA21B0"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notices techniques,</w:t>
      </w:r>
    </w:p>
    <w:p w14:paraId="49EB2A0A"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documents commerciaux,</w:t>
      </w:r>
    </w:p>
    <w:p w14:paraId="5DB897F3"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ou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5D10FA"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End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exhaustivement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numérotées</w:t>
      </w:r>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précisément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r w:rsidRPr="00162E69">
        <w:rPr>
          <w:rFonts w:cstheme="minorHAnsi"/>
          <w:szCs w:val="22"/>
        </w:rPr>
        <w:t xml:space="preserve">et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5D10FA"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End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End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11A52A04"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REPONSE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avec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017DA5F1" w14:textId="53724877"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7D2FDC">
        <w:rPr>
          <w:rFonts w:cstheme="minorHAnsi"/>
          <w:szCs w:val="22"/>
        </w:rPr>
        <w:fldChar w:fldCharType="begin">
          <w:ffData>
            <w:name w:val=""/>
            <w:enabled/>
            <w:calcOnExit w:val="0"/>
            <w:checkBox>
              <w:size w:val="20"/>
              <w:default w:val="0"/>
            </w:checkBox>
          </w:ffData>
        </w:fldChar>
      </w:r>
      <w:r w:rsidRPr="007D2FDC">
        <w:rPr>
          <w:rFonts w:cstheme="minorHAnsi"/>
          <w:szCs w:val="22"/>
        </w:rPr>
        <w:instrText xml:space="preserve"> FORMCHECKBOX </w:instrText>
      </w:r>
      <w:r w:rsidRPr="007D2FDC">
        <w:rPr>
          <w:rFonts w:cstheme="minorHAnsi"/>
          <w:szCs w:val="22"/>
        </w:rPr>
      </w:r>
      <w:r w:rsidRPr="007D2FDC">
        <w:rPr>
          <w:rFonts w:cstheme="minorHAnsi"/>
          <w:szCs w:val="22"/>
        </w:rPr>
        <w:fldChar w:fldCharType="separate"/>
      </w:r>
      <w:r w:rsidRPr="007D2FDC">
        <w:rPr>
          <w:rFonts w:cstheme="minorHAnsi"/>
          <w:szCs w:val="22"/>
        </w:rPr>
        <w:fldChar w:fldCharType="end"/>
      </w:r>
      <w:r w:rsidRPr="007D2FDC">
        <w:rPr>
          <w:rFonts w:cstheme="minorHAnsi"/>
          <w:szCs w:val="22"/>
        </w:rPr>
        <w:t xml:space="preserve">  avec la variante </w:t>
      </w:r>
      <w:r w:rsidR="00FD084F">
        <w:rPr>
          <w:rFonts w:cstheme="minorHAnsi"/>
          <w:szCs w:val="22"/>
        </w:rPr>
        <w:t>exigée n°1</w:t>
      </w:r>
      <w:r w:rsidRPr="007D2FDC">
        <w:rPr>
          <w:rFonts w:cstheme="minorHAnsi"/>
          <w:szCs w:val="22"/>
        </w:rPr>
        <w:t xml:space="preserve"> : </w:t>
      </w:r>
      <w:r w:rsidR="00022B26" w:rsidRPr="007D2FDC">
        <w:rPr>
          <w:rFonts w:cstheme="minorHAnsi"/>
          <w:szCs w:val="22"/>
        </w:rPr>
        <w:t>………………</w:t>
      </w:r>
    </w:p>
    <w:p w14:paraId="4C53CAF1" w14:textId="203FF1A5" w:rsidR="008F7A2D" w:rsidRDefault="008F7A2D" w:rsidP="008F7A2D">
      <w:pPr>
        <w:keepLines/>
        <w:widowControl w:val="0"/>
        <w:autoSpaceDE w:val="0"/>
        <w:autoSpaceDN w:val="0"/>
        <w:adjustRightInd w:val="0"/>
        <w:spacing w:line="276" w:lineRule="auto"/>
        <w:ind w:left="117" w:right="111"/>
        <w:rPr>
          <w:rFonts w:cstheme="minorHAnsi"/>
          <w:szCs w:val="22"/>
        </w:rPr>
      </w:pPr>
    </w:p>
    <w:p w14:paraId="76A531FC" w14:textId="102722D8" w:rsidR="00BD6C81" w:rsidRPr="00213C8E" w:rsidRDefault="00BD6C81" w:rsidP="00BD6C81">
      <w:pPr>
        <w:keepLines/>
        <w:widowControl w:val="0"/>
        <w:autoSpaceDE w:val="0"/>
        <w:autoSpaceDN w:val="0"/>
        <w:adjustRightInd w:val="0"/>
        <w:spacing w:line="276" w:lineRule="auto"/>
        <w:ind w:left="117" w:right="111"/>
        <w:rPr>
          <w:rFonts w:cstheme="minorHAnsi"/>
          <w:szCs w:val="22"/>
        </w:rPr>
      </w:pPr>
      <w:r w:rsidRPr="007D2FDC">
        <w:rPr>
          <w:rFonts w:cstheme="minorHAnsi"/>
          <w:szCs w:val="22"/>
        </w:rPr>
        <w:fldChar w:fldCharType="begin">
          <w:ffData>
            <w:name w:val=""/>
            <w:enabled/>
            <w:calcOnExit w:val="0"/>
            <w:checkBox>
              <w:size w:val="20"/>
              <w:default w:val="0"/>
            </w:checkBox>
          </w:ffData>
        </w:fldChar>
      </w:r>
      <w:r w:rsidRPr="007D2FDC">
        <w:rPr>
          <w:rFonts w:cstheme="minorHAnsi"/>
          <w:szCs w:val="22"/>
        </w:rPr>
        <w:instrText xml:space="preserve"> FORMCHECKBOX </w:instrText>
      </w:r>
      <w:r w:rsidRPr="007D2FDC">
        <w:rPr>
          <w:rFonts w:cstheme="minorHAnsi"/>
          <w:szCs w:val="22"/>
        </w:rPr>
      </w:r>
      <w:r w:rsidRPr="007D2FDC">
        <w:rPr>
          <w:rFonts w:cstheme="minorHAnsi"/>
          <w:szCs w:val="22"/>
        </w:rPr>
        <w:fldChar w:fldCharType="separate"/>
      </w:r>
      <w:r w:rsidRPr="007D2FDC">
        <w:rPr>
          <w:rFonts w:cstheme="minorHAnsi"/>
          <w:szCs w:val="22"/>
        </w:rPr>
        <w:fldChar w:fldCharType="end"/>
      </w:r>
      <w:r w:rsidRPr="007D2FDC">
        <w:rPr>
          <w:rFonts w:cstheme="minorHAnsi"/>
          <w:szCs w:val="22"/>
        </w:rPr>
        <w:t xml:space="preserve">  avec la </w:t>
      </w:r>
      <w:r>
        <w:rPr>
          <w:rFonts w:cstheme="minorHAnsi"/>
          <w:szCs w:val="22"/>
        </w:rPr>
        <w:t>prestation supplémentaire éventuelle n°1</w:t>
      </w:r>
      <w:r w:rsidRPr="007D2FDC">
        <w:rPr>
          <w:rFonts w:cstheme="minorHAnsi"/>
          <w:szCs w:val="22"/>
        </w:rPr>
        <w:t xml:space="preserve"> : ………………</w:t>
      </w:r>
    </w:p>
    <w:p w14:paraId="03693865" w14:textId="77777777" w:rsidR="00BD6C81" w:rsidRPr="008F7A2D" w:rsidRDefault="00BD6C81" w:rsidP="008F7A2D">
      <w:pPr>
        <w:keepLines/>
        <w:widowControl w:val="0"/>
        <w:autoSpaceDE w:val="0"/>
        <w:autoSpaceDN w:val="0"/>
        <w:adjustRightInd w:val="0"/>
        <w:spacing w:line="276" w:lineRule="auto"/>
        <w:ind w:left="117" w:right="111"/>
        <w:rPr>
          <w:rFonts w:cstheme="minorHAnsi"/>
          <w:szCs w:val="22"/>
        </w:rPr>
      </w:pPr>
    </w:p>
    <w:p w14:paraId="459D68D4"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Annexes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r w:rsidRPr="008F7A2D">
        <w:rPr>
          <w:rFonts w:cstheme="minorHAnsi"/>
          <w:b/>
          <w:bCs/>
          <w:szCs w:val="22"/>
        </w:rPr>
        <w:t>une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et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5D10FA"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425ADD">
      <w:headerReference w:type="default" r:id="rId11"/>
      <w:footerReference w:type="even" r:id="rId12"/>
      <w:footerReference w:type="default" r:id="rId13"/>
      <w:headerReference w:type="first" r:id="rId14"/>
      <w:type w:val="continuous"/>
      <w:pgSz w:w="11909" w:h="16834" w:code="9"/>
      <w:pgMar w:top="1077" w:right="1561" w:bottom="1077" w:left="1418" w:header="567" w:footer="567"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BEA3" w14:textId="77777777" w:rsidR="005D10FA" w:rsidRDefault="005D10FA" w:rsidP="001303C8">
      <w:r>
        <w:separator/>
      </w:r>
    </w:p>
  </w:endnote>
  <w:endnote w:type="continuationSeparator" w:id="0">
    <w:p w14:paraId="545A9321" w14:textId="77777777" w:rsidR="005D10FA" w:rsidRDefault="005D10FA"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77777777"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F1337" w14:textId="77777777" w:rsidR="005D10FA" w:rsidRDefault="005D10FA" w:rsidP="001303C8">
      <w:r>
        <w:separator/>
      </w:r>
    </w:p>
  </w:footnote>
  <w:footnote w:type="continuationSeparator" w:id="0">
    <w:p w14:paraId="7EE71CD6" w14:textId="77777777" w:rsidR="005D10FA" w:rsidRDefault="005D10FA" w:rsidP="0013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896DC0" w:rsidRPr="00896DC0" w14:paraId="6AC47DED" w14:textId="77777777">
      <w:tc>
        <w:tcPr>
          <w:tcW w:w="3070" w:type="dxa"/>
          <w:tcBorders>
            <w:top w:val="nil"/>
            <w:left w:val="nil"/>
            <w:bottom w:val="single" w:sz="4" w:space="0" w:color="000000"/>
            <w:right w:val="nil"/>
          </w:tcBorders>
          <w:tcMar>
            <w:top w:w="0" w:type="dxa"/>
            <w:left w:w="70" w:type="dxa"/>
            <w:bottom w:w="0" w:type="dxa"/>
            <w:right w:w="70" w:type="dxa"/>
          </w:tcMar>
        </w:tcPr>
        <w:p w14:paraId="05FF1BA7" w14:textId="77777777" w:rsidR="00896DC0" w:rsidRPr="00896DC0" w:rsidRDefault="00896DC0" w:rsidP="00896DC0">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26D492BD" w14:textId="77777777" w:rsidR="00896DC0" w:rsidRPr="00896DC0" w:rsidRDefault="00896DC0" w:rsidP="00896DC0">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440E118F" w14:textId="77777777" w:rsidR="00896DC0" w:rsidRPr="00896DC0" w:rsidRDefault="00896DC0" w:rsidP="00896DC0">
          <w:pPr>
            <w:pStyle w:val="En-tte"/>
            <w:rPr>
              <w:i/>
            </w:rPr>
          </w:pPr>
          <w:r w:rsidRPr="00896DC0">
            <w:rPr>
              <w:i/>
            </w:rPr>
            <w:t>Procédure : 2026-07</w:t>
          </w:r>
        </w:p>
      </w:tc>
    </w:tr>
  </w:tbl>
  <w:p w14:paraId="28027677" w14:textId="77777777" w:rsidR="00896DC0" w:rsidRDefault="00896DC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896DC0" w:rsidRPr="00896DC0" w14:paraId="7149AF60" w14:textId="77777777">
      <w:tc>
        <w:tcPr>
          <w:tcW w:w="3070" w:type="dxa"/>
          <w:tcBorders>
            <w:top w:val="nil"/>
            <w:left w:val="nil"/>
            <w:bottom w:val="single" w:sz="4" w:space="0" w:color="000000"/>
            <w:right w:val="nil"/>
          </w:tcBorders>
          <w:tcMar>
            <w:top w:w="0" w:type="dxa"/>
            <w:left w:w="70" w:type="dxa"/>
            <w:bottom w:w="0" w:type="dxa"/>
            <w:right w:w="70" w:type="dxa"/>
          </w:tcMar>
        </w:tcPr>
        <w:p w14:paraId="620D1526" w14:textId="77777777" w:rsidR="00896DC0" w:rsidRPr="00896DC0" w:rsidRDefault="00896DC0" w:rsidP="00896DC0">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2AF14A02" w14:textId="77777777" w:rsidR="00896DC0" w:rsidRPr="00896DC0" w:rsidRDefault="00896DC0" w:rsidP="00896DC0">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05B0F8E9" w14:textId="77777777" w:rsidR="00896DC0" w:rsidRPr="00896DC0" w:rsidRDefault="00896DC0" w:rsidP="00896DC0">
          <w:pPr>
            <w:pStyle w:val="En-tte"/>
            <w:rPr>
              <w:i/>
            </w:rPr>
          </w:pPr>
          <w:r w:rsidRPr="00896DC0">
            <w:rPr>
              <w:i/>
            </w:rPr>
            <w:t>Procédure : 2026-07</w:t>
          </w:r>
        </w:p>
      </w:tc>
    </w:tr>
  </w:tbl>
  <w:p w14:paraId="48812D43" w14:textId="16FD6B3C" w:rsidR="00425ADD" w:rsidRDefault="00425ADD">
    <w:pPr>
      <w:pStyle w:val="En-tte"/>
    </w:pPr>
    <w:r>
      <w:rPr>
        <w:noProof/>
      </w:rPr>
      <w:drawing>
        <wp:inline distT="0" distB="0" distL="0" distR="0" wp14:anchorId="130795E5" wp14:editId="250E3567">
          <wp:extent cx="1911598" cy="1159203"/>
          <wp:effectExtent l="0" t="0" r="0" b="2847"/>
          <wp:docPr id="285685738"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618"/>
    <w:rsid w:val="000022AC"/>
    <w:rsid w:val="0000649E"/>
    <w:rsid w:val="000079C1"/>
    <w:rsid w:val="00007E1E"/>
    <w:rsid w:val="00007F4F"/>
    <w:rsid w:val="00012C61"/>
    <w:rsid w:val="00012DA0"/>
    <w:rsid w:val="0001314F"/>
    <w:rsid w:val="00013F67"/>
    <w:rsid w:val="00013FE4"/>
    <w:rsid w:val="00014FFD"/>
    <w:rsid w:val="00015F63"/>
    <w:rsid w:val="00016BD2"/>
    <w:rsid w:val="00017826"/>
    <w:rsid w:val="00017D52"/>
    <w:rsid w:val="000215FF"/>
    <w:rsid w:val="000224D7"/>
    <w:rsid w:val="00022B26"/>
    <w:rsid w:val="000254EA"/>
    <w:rsid w:val="000254F9"/>
    <w:rsid w:val="00025D06"/>
    <w:rsid w:val="00027224"/>
    <w:rsid w:val="00027F7A"/>
    <w:rsid w:val="00030E6E"/>
    <w:rsid w:val="000311A2"/>
    <w:rsid w:val="00032341"/>
    <w:rsid w:val="000340C0"/>
    <w:rsid w:val="0003427B"/>
    <w:rsid w:val="00034D4B"/>
    <w:rsid w:val="00036325"/>
    <w:rsid w:val="0003660F"/>
    <w:rsid w:val="000368EC"/>
    <w:rsid w:val="000372BC"/>
    <w:rsid w:val="00040F80"/>
    <w:rsid w:val="00043507"/>
    <w:rsid w:val="00044994"/>
    <w:rsid w:val="00046A16"/>
    <w:rsid w:val="00046C12"/>
    <w:rsid w:val="00050814"/>
    <w:rsid w:val="00054A3E"/>
    <w:rsid w:val="00055DB0"/>
    <w:rsid w:val="00057035"/>
    <w:rsid w:val="0005738A"/>
    <w:rsid w:val="00062DEA"/>
    <w:rsid w:val="000659CB"/>
    <w:rsid w:val="0006600E"/>
    <w:rsid w:val="00066457"/>
    <w:rsid w:val="00072D8C"/>
    <w:rsid w:val="00072F63"/>
    <w:rsid w:val="00074C9B"/>
    <w:rsid w:val="00082C0A"/>
    <w:rsid w:val="00083040"/>
    <w:rsid w:val="000855AD"/>
    <w:rsid w:val="00085B64"/>
    <w:rsid w:val="000919F6"/>
    <w:rsid w:val="00091ABE"/>
    <w:rsid w:val="000926C2"/>
    <w:rsid w:val="000960A6"/>
    <w:rsid w:val="00096525"/>
    <w:rsid w:val="00096C2C"/>
    <w:rsid w:val="000A4C97"/>
    <w:rsid w:val="000A5625"/>
    <w:rsid w:val="000A5E4B"/>
    <w:rsid w:val="000A6991"/>
    <w:rsid w:val="000C020E"/>
    <w:rsid w:val="000C398C"/>
    <w:rsid w:val="000C6ED8"/>
    <w:rsid w:val="000D022E"/>
    <w:rsid w:val="000D05C8"/>
    <w:rsid w:val="000D09AB"/>
    <w:rsid w:val="000D0E44"/>
    <w:rsid w:val="000D13B0"/>
    <w:rsid w:val="000D321A"/>
    <w:rsid w:val="000D3E61"/>
    <w:rsid w:val="000D4080"/>
    <w:rsid w:val="000D46A2"/>
    <w:rsid w:val="000D579C"/>
    <w:rsid w:val="000D5DEE"/>
    <w:rsid w:val="000D660F"/>
    <w:rsid w:val="000D7196"/>
    <w:rsid w:val="000E1C0C"/>
    <w:rsid w:val="000E327F"/>
    <w:rsid w:val="000E465A"/>
    <w:rsid w:val="000E5581"/>
    <w:rsid w:val="000E57E4"/>
    <w:rsid w:val="000E5970"/>
    <w:rsid w:val="000E676C"/>
    <w:rsid w:val="000E6B4A"/>
    <w:rsid w:val="000F535A"/>
    <w:rsid w:val="000F58F4"/>
    <w:rsid w:val="000F6BE9"/>
    <w:rsid w:val="000F7BFE"/>
    <w:rsid w:val="001005B6"/>
    <w:rsid w:val="0010247E"/>
    <w:rsid w:val="00102682"/>
    <w:rsid w:val="00104BB1"/>
    <w:rsid w:val="00105E7B"/>
    <w:rsid w:val="00114639"/>
    <w:rsid w:val="00115F3C"/>
    <w:rsid w:val="00115F63"/>
    <w:rsid w:val="00117F6F"/>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1ED6"/>
    <w:rsid w:val="00151F73"/>
    <w:rsid w:val="00152981"/>
    <w:rsid w:val="001557F3"/>
    <w:rsid w:val="00156298"/>
    <w:rsid w:val="00156467"/>
    <w:rsid w:val="00157FD1"/>
    <w:rsid w:val="00162C7F"/>
    <w:rsid w:val="00162E69"/>
    <w:rsid w:val="00163C52"/>
    <w:rsid w:val="00163DD3"/>
    <w:rsid w:val="00164357"/>
    <w:rsid w:val="001655AD"/>
    <w:rsid w:val="00165B47"/>
    <w:rsid w:val="00170221"/>
    <w:rsid w:val="00170320"/>
    <w:rsid w:val="001714E4"/>
    <w:rsid w:val="00173899"/>
    <w:rsid w:val="00174B43"/>
    <w:rsid w:val="001758ED"/>
    <w:rsid w:val="00175DDF"/>
    <w:rsid w:val="001772E6"/>
    <w:rsid w:val="00180067"/>
    <w:rsid w:val="00180827"/>
    <w:rsid w:val="0018124A"/>
    <w:rsid w:val="00183990"/>
    <w:rsid w:val="00185919"/>
    <w:rsid w:val="00187C37"/>
    <w:rsid w:val="00191257"/>
    <w:rsid w:val="001916E2"/>
    <w:rsid w:val="00191D7C"/>
    <w:rsid w:val="00192DD3"/>
    <w:rsid w:val="001933C0"/>
    <w:rsid w:val="00194C33"/>
    <w:rsid w:val="00196C1E"/>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BEE"/>
    <w:rsid w:val="001D7793"/>
    <w:rsid w:val="001E04C9"/>
    <w:rsid w:val="001E15F4"/>
    <w:rsid w:val="001E26E9"/>
    <w:rsid w:val="001E30C3"/>
    <w:rsid w:val="001E74DA"/>
    <w:rsid w:val="001F297F"/>
    <w:rsid w:val="001F6CB1"/>
    <w:rsid w:val="001F7F6B"/>
    <w:rsid w:val="001F7F8F"/>
    <w:rsid w:val="002044F2"/>
    <w:rsid w:val="00204706"/>
    <w:rsid w:val="00204EC8"/>
    <w:rsid w:val="0021001C"/>
    <w:rsid w:val="00210682"/>
    <w:rsid w:val="0021092C"/>
    <w:rsid w:val="00212329"/>
    <w:rsid w:val="00212D68"/>
    <w:rsid w:val="00213049"/>
    <w:rsid w:val="00213C8E"/>
    <w:rsid w:val="00215B7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893"/>
    <w:rsid w:val="00245D5C"/>
    <w:rsid w:val="002466C6"/>
    <w:rsid w:val="00246C9B"/>
    <w:rsid w:val="00247D4C"/>
    <w:rsid w:val="00254D5F"/>
    <w:rsid w:val="0025578C"/>
    <w:rsid w:val="00256035"/>
    <w:rsid w:val="002564BA"/>
    <w:rsid w:val="00257911"/>
    <w:rsid w:val="0025792F"/>
    <w:rsid w:val="0026030C"/>
    <w:rsid w:val="0026062F"/>
    <w:rsid w:val="00260742"/>
    <w:rsid w:val="00263CC6"/>
    <w:rsid w:val="002650A4"/>
    <w:rsid w:val="00265BC8"/>
    <w:rsid w:val="0026676A"/>
    <w:rsid w:val="00271F2B"/>
    <w:rsid w:val="00272C82"/>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76EB"/>
    <w:rsid w:val="002A2EC8"/>
    <w:rsid w:val="002A4B2E"/>
    <w:rsid w:val="002A55CC"/>
    <w:rsid w:val="002A5CD0"/>
    <w:rsid w:val="002A6697"/>
    <w:rsid w:val="002A6A5E"/>
    <w:rsid w:val="002B0C99"/>
    <w:rsid w:val="002B0DAA"/>
    <w:rsid w:val="002B563D"/>
    <w:rsid w:val="002B6126"/>
    <w:rsid w:val="002C0014"/>
    <w:rsid w:val="002C0A42"/>
    <w:rsid w:val="002C10E3"/>
    <w:rsid w:val="002C2000"/>
    <w:rsid w:val="002C24A9"/>
    <w:rsid w:val="002C3B3D"/>
    <w:rsid w:val="002C4247"/>
    <w:rsid w:val="002C6DD6"/>
    <w:rsid w:val="002C7529"/>
    <w:rsid w:val="002C75C5"/>
    <w:rsid w:val="002D16FB"/>
    <w:rsid w:val="002D1FB6"/>
    <w:rsid w:val="002D1FC1"/>
    <w:rsid w:val="002D2CFB"/>
    <w:rsid w:val="002D38B1"/>
    <w:rsid w:val="002D3CE8"/>
    <w:rsid w:val="002D4425"/>
    <w:rsid w:val="002D485A"/>
    <w:rsid w:val="002D55CB"/>
    <w:rsid w:val="002D6823"/>
    <w:rsid w:val="002D7E77"/>
    <w:rsid w:val="002E136B"/>
    <w:rsid w:val="002E14B7"/>
    <w:rsid w:val="002E1689"/>
    <w:rsid w:val="002E2633"/>
    <w:rsid w:val="002E350E"/>
    <w:rsid w:val="002E41CD"/>
    <w:rsid w:val="002E5937"/>
    <w:rsid w:val="002E64B2"/>
    <w:rsid w:val="002F115B"/>
    <w:rsid w:val="002F1EDE"/>
    <w:rsid w:val="002F3548"/>
    <w:rsid w:val="002F56EA"/>
    <w:rsid w:val="002F6DBA"/>
    <w:rsid w:val="003000A2"/>
    <w:rsid w:val="00301BE2"/>
    <w:rsid w:val="00302549"/>
    <w:rsid w:val="00303E4F"/>
    <w:rsid w:val="003059C2"/>
    <w:rsid w:val="00306202"/>
    <w:rsid w:val="00306D5A"/>
    <w:rsid w:val="00307F81"/>
    <w:rsid w:val="003109B2"/>
    <w:rsid w:val="003116CA"/>
    <w:rsid w:val="00312409"/>
    <w:rsid w:val="003139F0"/>
    <w:rsid w:val="00313C31"/>
    <w:rsid w:val="00314586"/>
    <w:rsid w:val="00321238"/>
    <w:rsid w:val="00323A68"/>
    <w:rsid w:val="00331CD3"/>
    <w:rsid w:val="00334087"/>
    <w:rsid w:val="003341BD"/>
    <w:rsid w:val="00335807"/>
    <w:rsid w:val="00337658"/>
    <w:rsid w:val="0034191D"/>
    <w:rsid w:val="00342319"/>
    <w:rsid w:val="00343A30"/>
    <w:rsid w:val="00345B0A"/>
    <w:rsid w:val="0034780C"/>
    <w:rsid w:val="00347F11"/>
    <w:rsid w:val="00352066"/>
    <w:rsid w:val="0035416D"/>
    <w:rsid w:val="0035443E"/>
    <w:rsid w:val="003545D2"/>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97AF1"/>
    <w:rsid w:val="003A0953"/>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12242"/>
    <w:rsid w:val="004127AF"/>
    <w:rsid w:val="0041295C"/>
    <w:rsid w:val="004143A9"/>
    <w:rsid w:val="00415A9C"/>
    <w:rsid w:val="00416156"/>
    <w:rsid w:val="00420DB9"/>
    <w:rsid w:val="0042147F"/>
    <w:rsid w:val="004219B3"/>
    <w:rsid w:val="00421A40"/>
    <w:rsid w:val="0042288C"/>
    <w:rsid w:val="00425ADD"/>
    <w:rsid w:val="00426539"/>
    <w:rsid w:val="00427953"/>
    <w:rsid w:val="004320A5"/>
    <w:rsid w:val="00434BD9"/>
    <w:rsid w:val="00437745"/>
    <w:rsid w:val="00440ADC"/>
    <w:rsid w:val="00441AFE"/>
    <w:rsid w:val="00443B26"/>
    <w:rsid w:val="00444462"/>
    <w:rsid w:val="00445F87"/>
    <w:rsid w:val="004512F7"/>
    <w:rsid w:val="00451CAA"/>
    <w:rsid w:val="00453581"/>
    <w:rsid w:val="00454D6D"/>
    <w:rsid w:val="00455D11"/>
    <w:rsid w:val="004571C8"/>
    <w:rsid w:val="004572BE"/>
    <w:rsid w:val="00457D55"/>
    <w:rsid w:val="00461A3E"/>
    <w:rsid w:val="00462D99"/>
    <w:rsid w:val="004636DD"/>
    <w:rsid w:val="00463998"/>
    <w:rsid w:val="00463A84"/>
    <w:rsid w:val="00464DFD"/>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4870"/>
    <w:rsid w:val="00487D9D"/>
    <w:rsid w:val="00487FE7"/>
    <w:rsid w:val="00494474"/>
    <w:rsid w:val="00494787"/>
    <w:rsid w:val="00495B19"/>
    <w:rsid w:val="00497903"/>
    <w:rsid w:val="004A0251"/>
    <w:rsid w:val="004A1A43"/>
    <w:rsid w:val="004A313C"/>
    <w:rsid w:val="004A35A8"/>
    <w:rsid w:val="004A3B9F"/>
    <w:rsid w:val="004A402D"/>
    <w:rsid w:val="004A460F"/>
    <w:rsid w:val="004A5CB6"/>
    <w:rsid w:val="004A7B4E"/>
    <w:rsid w:val="004B04D2"/>
    <w:rsid w:val="004B061C"/>
    <w:rsid w:val="004B0801"/>
    <w:rsid w:val="004B0FDB"/>
    <w:rsid w:val="004B1349"/>
    <w:rsid w:val="004B3BD4"/>
    <w:rsid w:val="004B3BE5"/>
    <w:rsid w:val="004B61BB"/>
    <w:rsid w:val="004C0C53"/>
    <w:rsid w:val="004C28FE"/>
    <w:rsid w:val="004C30AD"/>
    <w:rsid w:val="004C58B6"/>
    <w:rsid w:val="004C6BEA"/>
    <w:rsid w:val="004C7D96"/>
    <w:rsid w:val="004D4EC9"/>
    <w:rsid w:val="004D50E4"/>
    <w:rsid w:val="004D6575"/>
    <w:rsid w:val="004D6978"/>
    <w:rsid w:val="004E1531"/>
    <w:rsid w:val="004E2208"/>
    <w:rsid w:val="004E29FC"/>
    <w:rsid w:val="004F0B11"/>
    <w:rsid w:val="004F22B7"/>
    <w:rsid w:val="004F4373"/>
    <w:rsid w:val="004F43FF"/>
    <w:rsid w:val="004F6ABC"/>
    <w:rsid w:val="004F6C55"/>
    <w:rsid w:val="00500D04"/>
    <w:rsid w:val="005026C8"/>
    <w:rsid w:val="0050387B"/>
    <w:rsid w:val="00503BF7"/>
    <w:rsid w:val="00503D6E"/>
    <w:rsid w:val="00503F47"/>
    <w:rsid w:val="0051434D"/>
    <w:rsid w:val="005144F3"/>
    <w:rsid w:val="005173C9"/>
    <w:rsid w:val="00521FA4"/>
    <w:rsid w:val="00524D97"/>
    <w:rsid w:val="00526105"/>
    <w:rsid w:val="005261B5"/>
    <w:rsid w:val="00527BCF"/>
    <w:rsid w:val="00527F0A"/>
    <w:rsid w:val="00530021"/>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453"/>
    <w:rsid w:val="00556DC5"/>
    <w:rsid w:val="00557586"/>
    <w:rsid w:val="0056137B"/>
    <w:rsid w:val="00561CA9"/>
    <w:rsid w:val="00566DDD"/>
    <w:rsid w:val="00573D96"/>
    <w:rsid w:val="00573EC6"/>
    <w:rsid w:val="00574426"/>
    <w:rsid w:val="0057464E"/>
    <w:rsid w:val="00575F6B"/>
    <w:rsid w:val="005761A0"/>
    <w:rsid w:val="00576D70"/>
    <w:rsid w:val="00577134"/>
    <w:rsid w:val="00577BFC"/>
    <w:rsid w:val="005807C3"/>
    <w:rsid w:val="00581867"/>
    <w:rsid w:val="005838AE"/>
    <w:rsid w:val="005838C2"/>
    <w:rsid w:val="005846BF"/>
    <w:rsid w:val="00584C9F"/>
    <w:rsid w:val="00585FE6"/>
    <w:rsid w:val="0058623C"/>
    <w:rsid w:val="00586B9A"/>
    <w:rsid w:val="005878FC"/>
    <w:rsid w:val="0059085F"/>
    <w:rsid w:val="0059179E"/>
    <w:rsid w:val="005933FB"/>
    <w:rsid w:val="00594649"/>
    <w:rsid w:val="005976E4"/>
    <w:rsid w:val="005A3002"/>
    <w:rsid w:val="005A3060"/>
    <w:rsid w:val="005A4378"/>
    <w:rsid w:val="005A47EC"/>
    <w:rsid w:val="005A74B2"/>
    <w:rsid w:val="005B0C1B"/>
    <w:rsid w:val="005B1269"/>
    <w:rsid w:val="005B1D88"/>
    <w:rsid w:val="005B220C"/>
    <w:rsid w:val="005B27E6"/>
    <w:rsid w:val="005B5E7C"/>
    <w:rsid w:val="005B6F4D"/>
    <w:rsid w:val="005B733D"/>
    <w:rsid w:val="005B7C28"/>
    <w:rsid w:val="005C187E"/>
    <w:rsid w:val="005C1B69"/>
    <w:rsid w:val="005C258F"/>
    <w:rsid w:val="005C4144"/>
    <w:rsid w:val="005C5C0E"/>
    <w:rsid w:val="005C699F"/>
    <w:rsid w:val="005D03DD"/>
    <w:rsid w:val="005D0FEA"/>
    <w:rsid w:val="005D10FA"/>
    <w:rsid w:val="005D1FAA"/>
    <w:rsid w:val="005D231C"/>
    <w:rsid w:val="005D4E3E"/>
    <w:rsid w:val="005D57B8"/>
    <w:rsid w:val="005D7FD2"/>
    <w:rsid w:val="005E05C7"/>
    <w:rsid w:val="005E3D63"/>
    <w:rsid w:val="005E58F4"/>
    <w:rsid w:val="005E7079"/>
    <w:rsid w:val="005E709C"/>
    <w:rsid w:val="005F22CB"/>
    <w:rsid w:val="005F26A4"/>
    <w:rsid w:val="005F36F3"/>
    <w:rsid w:val="005F7DBA"/>
    <w:rsid w:val="00601793"/>
    <w:rsid w:val="006019CC"/>
    <w:rsid w:val="00601E54"/>
    <w:rsid w:val="00603164"/>
    <w:rsid w:val="006034DF"/>
    <w:rsid w:val="00605211"/>
    <w:rsid w:val="00611CB0"/>
    <w:rsid w:val="00612B3F"/>
    <w:rsid w:val="00620E5F"/>
    <w:rsid w:val="00620E89"/>
    <w:rsid w:val="0062139F"/>
    <w:rsid w:val="00621F83"/>
    <w:rsid w:val="006234DA"/>
    <w:rsid w:val="006251AE"/>
    <w:rsid w:val="0062526E"/>
    <w:rsid w:val="0062736F"/>
    <w:rsid w:val="006276E7"/>
    <w:rsid w:val="0063051F"/>
    <w:rsid w:val="006305D6"/>
    <w:rsid w:val="00630EC4"/>
    <w:rsid w:val="00633243"/>
    <w:rsid w:val="00635268"/>
    <w:rsid w:val="00636A6D"/>
    <w:rsid w:val="006370D0"/>
    <w:rsid w:val="00637B7F"/>
    <w:rsid w:val="00643070"/>
    <w:rsid w:val="00644203"/>
    <w:rsid w:val="00646ED1"/>
    <w:rsid w:val="006510ED"/>
    <w:rsid w:val="00651169"/>
    <w:rsid w:val="00652808"/>
    <w:rsid w:val="00652F70"/>
    <w:rsid w:val="0065303E"/>
    <w:rsid w:val="006569B8"/>
    <w:rsid w:val="00656BD3"/>
    <w:rsid w:val="0066108C"/>
    <w:rsid w:val="00661B1E"/>
    <w:rsid w:val="006623D1"/>
    <w:rsid w:val="00662E0A"/>
    <w:rsid w:val="00663D05"/>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871BE"/>
    <w:rsid w:val="006911F4"/>
    <w:rsid w:val="00691E66"/>
    <w:rsid w:val="00692498"/>
    <w:rsid w:val="00694421"/>
    <w:rsid w:val="00695101"/>
    <w:rsid w:val="00696846"/>
    <w:rsid w:val="006A19AF"/>
    <w:rsid w:val="006A1ABE"/>
    <w:rsid w:val="006A2030"/>
    <w:rsid w:val="006A23E7"/>
    <w:rsid w:val="006A27FB"/>
    <w:rsid w:val="006A4C10"/>
    <w:rsid w:val="006A5EFA"/>
    <w:rsid w:val="006A5FA9"/>
    <w:rsid w:val="006B19C1"/>
    <w:rsid w:val="006B2879"/>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058D"/>
    <w:rsid w:val="00702997"/>
    <w:rsid w:val="00703D15"/>
    <w:rsid w:val="00705583"/>
    <w:rsid w:val="00706162"/>
    <w:rsid w:val="007068B6"/>
    <w:rsid w:val="007078C2"/>
    <w:rsid w:val="00711046"/>
    <w:rsid w:val="0071432A"/>
    <w:rsid w:val="00715024"/>
    <w:rsid w:val="0071682E"/>
    <w:rsid w:val="00717E70"/>
    <w:rsid w:val="00720743"/>
    <w:rsid w:val="007211A8"/>
    <w:rsid w:val="00721879"/>
    <w:rsid w:val="00723F54"/>
    <w:rsid w:val="00725A78"/>
    <w:rsid w:val="007322BA"/>
    <w:rsid w:val="00734A16"/>
    <w:rsid w:val="007352E7"/>
    <w:rsid w:val="0074114E"/>
    <w:rsid w:val="00741625"/>
    <w:rsid w:val="00744D5C"/>
    <w:rsid w:val="00745B5F"/>
    <w:rsid w:val="00746269"/>
    <w:rsid w:val="00747007"/>
    <w:rsid w:val="007504F1"/>
    <w:rsid w:val="00750DFA"/>
    <w:rsid w:val="00753524"/>
    <w:rsid w:val="007545FB"/>
    <w:rsid w:val="007553ED"/>
    <w:rsid w:val="00760CEA"/>
    <w:rsid w:val="0076397F"/>
    <w:rsid w:val="00765270"/>
    <w:rsid w:val="00765C50"/>
    <w:rsid w:val="00765F71"/>
    <w:rsid w:val="007660BE"/>
    <w:rsid w:val="0076699F"/>
    <w:rsid w:val="00767E62"/>
    <w:rsid w:val="0077006C"/>
    <w:rsid w:val="00770AD7"/>
    <w:rsid w:val="00774F6B"/>
    <w:rsid w:val="007766A2"/>
    <w:rsid w:val="00776EA5"/>
    <w:rsid w:val="00777350"/>
    <w:rsid w:val="00781D6C"/>
    <w:rsid w:val="0078235D"/>
    <w:rsid w:val="007826BF"/>
    <w:rsid w:val="00783F02"/>
    <w:rsid w:val="007858F2"/>
    <w:rsid w:val="0078610D"/>
    <w:rsid w:val="00787E92"/>
    <w:rsid w:val="00792C92"/>
    <w:rsid w:val="0079591D"/>
    <w:rsid w:val="007973AD"/>
    <w:rsid w:val="007A19A6"/>
    <w:rsid w:val="007A36ED"/>
    <w:rsid w:val="007A6703"/>
    <w:rsid w:val="007A6EA4"/>
    <w:rsid w:val="007A751F"/>
    <w:rsid w:val="007B2DFD"/>
    <w:rsid w:val="007B3980"/>
    <w:rsid w:val="007B439B"/>
    <w:rsid w:val="007B4C6F"/>
    <w:rsid w:val="007B6813"/>
    <w:rsid w:val="007B6AB8"/>
    <w:rsid w:val="007C0EDF"/>
    <w:rsid w:val="007C266F"/>
    <w:rsid w:val="007C46F4"/>
    <w:rsid w:val="007C521E"/>
    <w:rsid w:val="007C6CA7"/>
    <w:rsid w:val="007C769B"/>
    <w:rsid w:val="007C792B"/>
    <w:rsid w:val="007D03FA"/>
    <w:rsid w:val="007D1594"/>
    <w:rsid w:val="007D208E"/>
    <w:rsid w:val="007D2FDC"/>
    <w:rsid w:val="007D425B"/>
    <w:rsid w:val="007D5A55"/>
    <w:rsid w:val="007D5ADA"/>
    <w:rsid w:val="007D7605"/>
    <w:rsid w:val="007D79AE"/>
    <w:rsid w:val="007E0015"/>
    <w:rsid w:val="007E19A6"/>
    <w:rsid w:val="007E2A75"/>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7642"/>
    <w:rsid w:val="00807A3F"/>
    <w:rsid w:val="00807B82"/>
    <w:rsid w:val="00807DE4"/>
    <w:rsid w:val="00811F79"/>
    <w:rsid w:val="00813F11"/>
    <w:rsid w:val="008142AD"/>
    <w:rsid w:val="00816805"/>
    <w:rsid w:val="008207E9"/>
    <w:rsid w:val="0082188D"/>
    <w:rsid w:val="00822752"/>
    <w:rsid w:val="008239DD"/>
    <w:rsid w:val="00826291"/>
    <w:rsid w:val="008268F3"/>
    <w:rsid w:val="00830002"/>
    <w:rsid w:val="00830FB9"/>
    <w:rsid w:val="00831F96"/>
    <w:rsid w:val="00832E41"/>
    <w:rsid w:val="00833D88"/>
    <w:rsid w:val="0083513A"/>
    <w:rsid w:val="0083587A"/>
    <w:rsid w:val="008367ED"/>
    <w:rsid w:val="0083729E"/>
    <w:rsid w:val="00844E99"/>
    <w:rsid w:val="0084558A"/>
    <w:rsid w:val="00845A64"/>
    <w:rsid w:val="00850058"/>
    <w:rsid w:val="00850C98"/>
    <w:rsid w:val="008510B5"/>
    <w:rsid w:val="00854808"/>
    <w:rsid w:val="008552A4"/>
    <w:rsid w:val="00861D5F"/>
    <w:rsid w:val="00865908"/>
    <w:rsid w:val="00865E8D"/>
    <w:rsid w:val="00866FDC"/>
    <w:rsid w:val="008676B1"/>
    <w:rsid w:val="008711CE"/>
    <w:rsid w:val="00872015"/>
    <w:rsid w:val="008741CE"/>
    <w:rsid w:val="00874E27"/>
    <w:rsid w:val="00875079"/>
    <w:rsid w:val="00876A17"/>
    <w:rsid w:val="008772E5"/>
    <w:rsid w:val="00877580"/>
    <w:rsid w:val="00877DB3"/>
    <w:rsid w:val="00880605"/>
    <w:rsid w:val="0088077F"/>
    <w:rsid w:val="0088115D"/>
    <w:rsid w:val="0088229F"/>
    <w:rsid w:val="008827E6"/>
    <w:rsid w:val="00886F7E"/>
    <w:rsid w:val="00890A0D"/>
    <w:rsid w:val="00891AB9"/>
    <w:rsid w:val="00891E08"/>
    <w:rsid w:val="00892415"/>
    <w:rsid w:val="008924F0"/>
    <w:rsid w:val="00892539"/>
    <w:rsid w:val="008933B7"/>
    <w:rsid w:val="008939DC"/>
    <w:rsid w:val="0089635C"/>
    <w:rsid w:val="00896DC0"/>
    <w:rsid w:val="008974D3"/>
    <w:rsid w:val="008A12FE"/>
    <w:rsid w:val="008A28C4"/>
    <w:rsid w:val="008A45E9"/>
    <w:rsid w:val="008B0721"/>
    <w:rsid w:val="008B5963"/>
    <w:rsid w:val="008B5E67"/>
    <w:rsid w:val="008C0431"/>
    <w:rsid w:val="008C1512"/>
    <w:rsid w:val="008C1ED3"/>
    <w:rsid w:val="008C2AFF"/>
    <w:rsid w:val="008C6B6F"/>
    <w:rsid w:val="008C6BE1"/>
    <w:rsid w:val="008D1C27"/>
    <w:rsid w:val="008D1FE3"/>
    <w:rsid w:val="008D4C43"/>
    <w:rsid w:val="008D7C86"/>
    <w:rsid w:val="008E12BA"/>
    <w:rsid w:val="008E4CCF"/>
    <w:rsid w:val="008E6D1D"/>
    <w:rsid w:val="008F00AB"/>
    <w:rsid w:val="008F0579"/>
    <w:rsid w:val="008F2BD4"/>
    <w:rsid w:val="008F2D65"/>
    <w:rsid w:val="008F5C29"/>
    <w:rsid w:val="008F6AF8"/>
    <w:rsid w:val="008F7A2D"/>
    <w:rsid w:val="009000A4"/>
    <w:rsid w:val="00904C92"/>
    <w:rsid w:val="00904CFB"/>
    <w:rsid w:val="00904E03"/>
    <w:rsid w:val="00905865"/>
    <w:rsid w:val="00906427"/>
    <w:rsid w:val="009071E8"/>
    <w:rsid w:val="009077C5"/>
    <w:rsid w:val="00910089"/>
    <w:rsid w:val="0091138E"/>
    <w:rsid w:val="00912778"/>
    <w:rsid w:val="00912A56"/>
    <w:rsid w:val="009142D3"/>
    <w:rsid w:val="00914AAE"/>
    <w:rsid w:val="00916762"/>
    <w:rsid w:val="0092546A"/>
    <w:rsid w:val="0092587B"/>
    <w:rsid w:val="00925A99"/>
    <w:rsid w:val="00925F1B"/>
    <w:rsid w:val="0093017C"/>
    <w:rsid w:val="00930957"/>
    <w:rsid w:val="0093134F"/>
    <w:rsid w:val="009327BA"/>
    <w:rsid w:val="00932EF5"/>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0B7"/>
    <w:rsid w:val="009A02D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4561"/>
    <w:rsid w:val="009C6450"/>
    <w:rsid w:val="009D4F43"/>
    <w:rsid w:val="009D50D6"/>
    <w:rsid w:val="009D528F"/>
    <w:rsid w:val="009E02B8"/>
    <w:rsid w:val="009E1A53"/>
    <w:rsid w:val="009E20F6"/>
    <w:rsid w:val="009E4308"/>
    <w:rsid w:val="009E5AAF"/>
    <w:rsid w:val="009E6EF9"/>
    <w:rsid w:val="009F0901"/>
    <w:rsid w:val="009F0919"/>
    <w:rsid w:val="009F0B61"/>
    <w:rsid w:val="009F1881"/>
    <w:rsid w:val="009F1AF5"/>
    <w:rsid w:val="009F272C"/>
    <w:rsid w:val="009F3B7F"/>
    <w:rsid w:val="009F64A7"/>
    <w:rsid w:val="009F6F18"/>
    <w:rsid w:val="009F718E"/>
    <w:rsid w:val="009F73E9"/>
    <w:rsid w:val="009F794D"/>
    <w:rsid w:val="009F7BC4"/>
    <w:rsid w:val="00A00691"/>
    <w:rsid w:val="00A02BD9"/>
    <w:rsid w:val="00A02C7B"/>
    <w:rsid w:val="00A0369C"/>
    <w:rsid w:val="00A057EA"/>
    <w:rsid w:val="00A0646F"/>
    <w:rsid w:val="00A1014C"/>
    <w:rsid w:val="00A11193"/>
    <w:rsid w:val="00A11EFB"/>
    <w:rsid w:val="00A1320F"/>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47705"/>
    <w:rsid w:val="00A5002F"/>
    <w:rsid w:val="00A501ED"/>
    <w:rsid w:val="00A5154B"/>
    <w:rsid w:val="00A525C3"/>
    <w:rsid w:val="00A5295C"/>
    <w:rsid w:val="00A53B14"/>
    <w:rsid w:val="00A53B2C"/>
    <w:rsid w:val="00A54775"/>
    <w:rsid w:val="00A54BC8"/>
    <w:rsid w:val="00A55745"/>
    <w:rsid w:val="00A5579A"/>
    <w:rsid w:val="00A566D6"/>
    <w:rsid w:val="00A57348"/>
    <w:rsid w:val="00A612D2"/>
    <w:rsid w:val="00A653D1"/>
    <w:rsid w:val="00A65A18"/>
    <w:rsid w:val="00A676C3"/>
    <w:rsid w:val="00A67E24"/>
    <w:rsid w:val="00A713F6"/>
    <w:rsid w:val="00A72085"/>
    <w:rsid w:val="00A72266"/>
    <w:rsid w:val="00A72876"/>
    <w:rsid w:val="00A72951"/>
    <w:rsid w:val="00A74A13"/>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5A17"/>
    <w:rsid w:val="00A95EE4"/>
    <w:rsid w:val="00A97644"/>
    <w:rsid w:val="00AA4E4D"/>
    <w:rsid w:val="00AA608C"/>
    <w:rsid w:val="00AB11E2"/>
    <w:rsid w:val="00AB1506"/>
    <w:rsid w:val="00AB16B3"/>
    <w:rsid w:val="00AB17FA"/>
    <w:rsid w:val="00AB1A05"/>
    <w:rsid w:val="00AB1C6B"/>
    <w:rsid w:val="00AB295E"/>
    <w:rsid w:val="00AB50C7"/>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5490"/>
    <w:rsid w:val="00AD7AE0"/>
    <w:rsid w:val="00AE0018"/>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56B"/>
    <w:rsid w:val="00B067CB"/>
    <w:rsid w:val="00B06FD4"/>
    <w:rsid w:val="00B11586"/>
    <w:rsid w:val="00B116F4"/>
    <w:rsid w:val="00B11CFB"/>
    <w:rsid w:val="00B11E73"/>
    <w:rsid w:val="00B129D1"/>
    <w:rsid w:val="00B12F26"/>
    <w:rsid w:val="00B13C09"/>
    <w:rsid w:val="00B13F5E"/>
    <w:rsid w:val="00B14E28"/>
    <w:rsid w:val="00B1695B"/>
    <w:rsid w:val="00B21174"/>
    <w:rsid w:val="00B21268"/>
    <w:rsid w:val="00B221E5"/>
    <w:rsid w:val="00B24094"/>
    <w:rsid w:val="00B2497C"/>
    <w:rsid w:val="00B31058"/>
    <w:rsid w:val="00B356BC"/>
    <w:rsid w:val="00B401A7"/>
    <w:rsid w:val="00B401F3"/>
    <w:rsid w:val="00B42536"/>
    <w:rsid w:val="00B429DE"/>
    <w:rsid w:val="00B42A51"/>
    <w:rsid w:val="00B441C6"/>
    <w:rsid w:val="00B44D97"/>
    <w:rsid w:val="00B4504A"/>
    <w:rsid w:val="00B47493"/>
    <w:rsid w:val="00B50C3A"/>
    <w:rsid w:val="00B52984"/>
    <w:rsid w:val="00B53756"/>
    <w:rsid w:val="00B56BDD"/>
    <w:rsid w:val="00B56F4B"/>
    <w:rsid w:val="00B6081C"/>
    <w:rsid w:val="00B61544"/>
    <w:rsid w:val="00B61FC7"/>
    <w:rsid w:val="00B6278D"/>
    <w:rsid w:val="00B6356A"/>
    <w:rsid w:val="00B63C00"/>
    <w:rsid w:val="00B63C8D"/>
    <w:rsid w:val="00B65380"/>
    <w:rsid w:val="00B71A92"/>
    <w:rsid w:val="00B7247D"/>
    <w:rsid w:val="00B734D1"/>
    <w:rsid w:val="00B739DC"/>
    <w:rsid w:val="00B74E59"/>
    <w:rsid w:val="00B7794F"/>
    <w:rsid w:val="00B8296C"/>
    <w:rsid w:val="00B8688B"/>
    <w:rsid w:val="00B87277"/>
    <w:rsid w:val="00B8782A"/>
    <w:rsid w:val="00B90911"/>
    <w:rsid w:val="00B9272C"/>
    <w:rsid w:val="00B93411"/>
    <w:rsid w:val="00B934FF"/>
    <w:rsid w:val="00B93A9B"/>
    <w:rsid w:val="00B93F15"/>
    <w:rsid w:val="00B9595B"/>
    <w:rsid w:val="00B95EC5"/>
    <w:rsid w:val="00B977D2"/>
    <w:rsid w:val="00BA30FE"/>
    <w:rsid w:val="00BA3222"/>
    <w:rsid w:val="00BA4605"/>
    <w:rsid w:val="00BA62BA"/>
    <w:rsid w:val="00BB04C3"/>
    <w:rsid w:val="00BB0563"/>
    <w:rsid w:val="00BB1CE1"/>
    <w:rsid w:val="00BB26CD"/>
    <w:rsid w:val="00BB34B4"/>
    <w:rsid w:val="00BB3C05"/>
    <w:rsid w:val="00BB71EF"/>
    <w:rsid w:val="00BC0BA3"/>
    <w:rsid w:val="00BC1725"/>
    <w:rsid w:val="00BC1FA9"/>
    <w:rsid w:val="00BC2038"/>
    <w:rsid w:val="00BC2119"/>
    <w:rsid w:val="00BC31DA"/>
    <w:rsid w:val="00BC61A9"/>
    <w:rsid w:val="00BC6A04"/>
    <w:rsid w:val="00BC73EE"/>
    <w:rsid w:val="00BC767D"/>
    <w:rsid w:val="00BD24F2"/>
    <w:rsid w:val="00BD60A1"/>
    <w:rsid w:val="00BD6C81"/>
    <w:rsid w:val="00BD6F56"/>
    <w:rsid w:val="00BE07A6"/>
    <w:rsid w:val="00BE0FB2"/>
    <w:rsid w:val="00BE19FF"/>
    <w:rsid w:val="00BE3471"/>
    <w:rsid w:val="00BE41F7"/>
    <w:rsid w:val="00BE68AA"/>
    <w:rsid w:val="00BE6D4C"/>
    <w:rsid w:val="00BE798B"/>
    <w:rsid w:val="00BF2CBE"/>
    <w:rsid w:val="00BF31D6"/>
    <w:rsid w:val="00BF40A4"/>
    <w:rsid w:val="00BF6F8E"/>
    <w:rsid w:val="00BF7B67"/>
    <w:rsid w:val="00BF7F6C"/>
    <w:rsid w:val="00C00388"/>
    <w:rsid w:val="00C03409"/>
    <w:rsid w:val="00C034C0"/>
    <w:rsid w:val="00C04F24"/>
    <w:rsid w:val="00C07D5D"/>
    <w:rsid w:val="00C10811"/>
    <w:rsid w:val="00C1175B"/>
    <w:rsid w:val="00C11EA3"/>
    <w:rsid w:val="00C128D4"/>
    <w:rsid w:val="00C12C8E"/>
    <w:rsid w:val="00C132C3"/>
    <w:rsid w:val="00C13920"/>
    <w:rsid w:val="00C1438F"/>
    <w:rsid w:val="00C1459B"/>
    <w:rsid w:val="00C16204"/>
    <w:rsid w:val="00C165E0"/>
    <w:rsid w:val="00C16A47"/>
    <w:rsid w:val="00C17011"/>
    <w:rsid w:val="00C17134"/>
    <w:rsid w:val="00C20886"/>
    <w:rsid w:val="00C2183A"/>
    <w:rsid w:val="00C22511"/>
    <w:rsid w:val="00C231B9"/>
    <w:rsid w:val="00C24B76"/>
    <w:rsid w:val="00C26F3A"/>
    <w:rsid w:val="00C27EDD"/>
    <w:rsid w:val="00C31636"/>
    <w:rsid w:val="00C316F8"/>
    <w:rsid w:val="00C31C53"/>
    <w:rsid w:val="00C321A2"/>
    <w:rsid w:val="00C33AA6"/>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5F4"/>
    <w:rsid w:val="00C66C4E"/>
    <w:rsid w:val="00C67FDE"/>
    <w:rsid w:val="00C707BC"/>
    <w:rsid w:val="00C70DFE"/>
    <w:rsid w:val="00C72C77"/>
    <w:rsid w:val="00C738E1"/>
    <w:rsid w:val="00C73EC1"/>
    <w:rsid w:val="00C74278"/>
    <w:rsid w:val="00C74284"/>
    <w:rsid w:val="00C750D5"/>
    <w:rsid w:val="00C7538A"/>
    <w:rsid w:val="00C77378"/>
    <w:rsid w:val="00C778F4"/>
    <w:rsid w:val="00C80D2E"/>
    <w:rsid w:val="00C85C60"/>
    <w:rsid w:val="00C86872"/>
    <w:rsid w:val="00C904E2"/>
    <w:rsid w:val="00C96D6F"/>
    <w:rsid w:val="00CA0F27"/>
    <w:rsid w:val="00CA1D00"/>
    <w:rsid w:val="00CA6782"/>
    <w:rsid w:val="00CA707D"/>
    <w:rsid w:val="00CB4D00"/>
    <w:rsid w:val="00CC207F"/>
    <w:rsid w:val="00CC3489"/>
    <w:rsid w:val="00CC399D"/>
    <w:rsid w:val="00CC40F2"/>
    <w:rsid w:val="00CC65C7"/>
    <w:rsid w:val="00CC6E9B"/>
    <w:rsid w:val="00CD06FE"/>
    <w:rsid w:val="00CD12C6"/>
    <w:rsid w:val="00CD27C5"/>
    <w:rsid w:val="00CD567E"/>
    <w:rsid w:val="00CD5BE1"/>
    <w:rsid w:val="00CD6590"/>
    <w:rsid w:val="00CD6DDA"/>
    <w:rsid w:val="00CE0DB2"/>
    <w:rsid w:val="00CE0F29"/>
    <w:rsid w:val="00CE3C32"/>
    <w:rsid w:val="00CE45ED"/>
    <w:rsid w:val="00CE4649"/>
    <w:rsid w:val="00CE7238"/>
    <w:rsid w:val="00CF2901"/>
    <w:rsid w:val="00CF517D"/>
    <w:rsid w:val="00CF574F"/>
    <w:rsid w:val="00CF5771"/>
    <w:rsid w:val="00CF65CC"/>
    <w:rsid w:val="00CF70A9"/>
    <w:rsid w:val="00D008C4"/>
    <w:rsid w:val="00D012FE"/>
    <w:rsid w:val="00D015EF"/>
    <w:rsid w:val="00D03E92"/>
    <w:rsid w:val="00D0419F"/>
    <w:rsid w:val="00D05C97"/>
    <w:rsid w:val="00D1124E"/>
    <w:rsid w:val="00D11849"/>
    <w:rsid w:val="00D14E56"/>
    <w:rsid w:val="00D162AD"/>
    <w:rsid w:val="00D2016D"/>
    <w:rsid w:val="00D204E0"/>
    <w:rsid w:val="00D21BAB"/>
    <w:rsid w:val="00D220B1"/>
    <w:rsid w:val="00D23E94"/>
    <w:rsid w:val="00D26B81"/>
    <w:rsid w:val="00D31E9A"/>
    <w:rsid w:val="00D32BA1"/>
    <w:rsid w:val="00D32E67"/>
    <w:rsid w:val="00D32F3B"/>
    <w:rsid w:val="00D33090"/>
    <w:rsid w:val="00D3419C"/>
    <w:rsid w:val="00D3536E"/>
    <w:rsid w:val="00D415D9"/>
    <w:rsid w:val="00D42289"/>
    <w:rsid w:val="00D427D7"/>
    <w:rsid w:val="00D4381F"/>
    <w:rsid w:val="00D448F1"/>
    <w:rsid w:val="00D479B1"/>
    <w:rsid w:val="00D479D8"/>
    <w:rsid w:val="00D50233"/>
    <w:rsid w:val="00D51101"/>
    <w:rsid w:val="00D530E4"/>
    <w:rsid w:val="00D53C72"/>
    <w:rsid w:val="00D55EB7"/>
    <w:rsid w:val="00D56644"/>
    <w:rsid w:val="00D57074"/>
    <w:rsid w:val="00D57284"/>
    <w:rsid w:val="00D61D35"/>
    <w:rsid w:val="00D647A2"/>
    <w:rsid w:val="00D6549A"/>
    <w:rsid w:val="00D71725"/>
    <w:rsid w:val="00D72188"/>
    <w:rsid w:val="00D73ED3"/>
    <w:rsid w:val="00D74DDC"/>
    <w:rsid w:val="00D807C3"/>
    <w:rsid w:val="00D822C2"/>
    <w:rsid w:val="00D84552"/>
    <w:rsid w:val="00D850F7"/>
    <w:rsid w:val="00D866C9"/>
    <w:rsid w:val="00D8707A"/>
    <w:rsid w:val="00D90A12"/>
    <w:rsid w:val="00D92028"/>
    <w:rsid w:val="00D939BA"/>
    <w:rsid w:val="00D93C1B"/>
    <w:rsid w:val="00D9496C"/>
    <w:rsid w:val="00D953CB"/>
    <w:rsid w:val="00D963C8"/>
    <w:rsid w:val="00D976AD"/>
    <w:rsid w:val="00DA1411"/>
    <w:rsid w:val="00DA1B5E"/>
    <w:rsid w:val="00DA20EB"/>
    <w:rsid w:val="00DA3481"/>
    <w:rsid w:val="00DA4CAF"/>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D55"/>
    <w:rsid w:val="00DF085B"/>
    <w:rsid w:val="00DF481A"/>
    <w:rsid w:val="00DF5F64"/>
    <w:rsid w:val="00DF66C3"/>
    <w:rsid w:val="00DF7073"/>
    <w:rsid w:val="00E01D4C"/>
    <w:rsid w:val="00E02D4E"/>
    <w:rsid w:val="00E052B7"/>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76AC"/>
    <w:rsid w:val="00E726DF"/>
    <w:rsid w:val="00E75417"/>
    <w:rsid w:val="00E76E75"/>
    <w:rsid w:val="00E7749F"/>
    <w:rsid w:val="00E774CF"/>
    <w:rsid w:val="00E82EE1"/>
    <w:rsid w:val="00E8306E"/>
    <w:rsid w:val="00E83445"/>
    <w:rsid w:val="00E85837"/>
    <w:rsid w:val="00E85C1C"/>
    <w:rsid w:val="00E86991"/>
    <w:rsid w:val="00E9562F"/>
    <w:rsid w:val="00EA0AF8"/>
    <w:rsid w:val="00EA147A"/>
    <w:rsid w:val="00EA3716"/>
    <w:rsid w:val="00EA4A7B"/>
    <w:rsid w:val="00EA4CD8"/>
    <w:rsid w:val="00EA6C30"/>
    <w:rsid w:val="00EA7626"/>
    <w:rsid w:val="00EB0143"/>
    <w:rsid w:val="00EB4669"/>
    <w:rsid w:val="00EB6911"/>
    <w:rsid w:val="00EB7FEC"/>
    <w:rsid w:val="00EC0161"/>
    <w:rsid w:val="00EC069E"/>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7774"/>
    <w:rsid w:val="00EF1873"/>
    <w:rsid w:val="00EF2118"/>
    <w:rsid w:val="00EF2A0F"/>
    <w:rsid w:val="00EF2D19"/>
    <w:rsid w:val="00EF6AB7"/>
    <w:rsid w:val="00EF6B8E"/>
    <w:rsid w:val="00EF6C8C"/>
    <w:rsid w:val="00EF7B68"/>
    <w:rsid w:val="00F00610"/>
    <w:rsid w:val="00F017C0"/>
    <w:rsid w:val="00F03F67"/>
    <w:rsid w:val="00F04711"/>
    <w:rsid w:val="00F04E9F"/>
    <w:rsid w:val="00F04EB8"/>
    <w:rsid w:val="00F05587"/>
    <w:rsid w:val="00F05CFE"/>
    <w:rsid w:val="00F05D70"/>
    <w:rsid w:val="00F06D6E"/>
    <w:rsid w:val="00F129F3"/>
    <w:rsid w:val="00F13559"/>
    <w:rsid w:val="00F1436D"/>
    <w:rsid w:val="00F1459F"/>
    <w:rsid w:val="00F2183E"/>
    <w:rsid w:val="00F258FB"/>
    <w:rsid w:val="00F279C2"/>
    <w:rsid w:val="00F27F9F"/>
    <w:rsid w:val="00F30BD1"/>
    <w:rsid w:val="00F31AED"/>
    <w:rsid w:val="00F32ADD"/>
    <w:rsid w:val="00F33C36"/>
    <w:rsid w:val="00F34FB8"/>
    <w:rsid w:val="00F35054"/>
    <w:rsid w:val="00F357AC"/>
    <w:rsid w:val="00F36687"/>
    <w:rsid w:val="00F41E40"/>
    <w:rsid w:val="00F41E61"/>
    <w:rsid w:val="00F41FE8"/>
    <w:rsid w:val="00F43590"/>
    <w:rsid w:val="00F436F0"/>
    <w:rsid w:val="00F43C95"/>
    <w:rsid w:val="00F43F60"/>
    <w:rsid w:val="00F449B1"/>
    <w:rsid w:val="00F45E9B"/>
    <w:rsid w:val="00F46DBE"/>
    <w:rsid w:val="00F47C79"/>
    <w:rsid w:val="00F5315C"/>
    <w:rsid w:val="00F5343B"/>
    <w:rsid w:val="00F54EB7"/>
    <w:rsid w:val="00F60698"/>
    <w:rsid w:val="00F60EE9"/>
    <w:rsid w:val="00F610F9"/>
    <w:rsid w:val="00F61E57"/>
    <w:rsid w:val="00F64174"/>
    <w:rsid w:val="00F6680B"/>
    <w:rsid w:val="00F66FF2"/>
    <w:rsid w:val="00F67295"/>
    <w:rsid w:val="00F704F4"/>
    <w:rsid w:val="00F732D5"/>
    <w:rsid w:val="00F73643"/>
    <w:rsid w:val="00F7508C"/>
    <w:rsid w:val="00F75117"/>
    <w:rsid w:val="00F751B1"/>
    <w:rsid w:val="00F75663"/>
    <w:rsid w:val="00F80010"/>
    <w:rsid w:val="00F803B4"/>
    <w:rsid w:val="00F82819"/>
    <w:rsid w:val="00F8283D"/>
    <w:rsid w:val="00F84DE1"/>
    <w:rsid w:val="00F859B2"/>
    <w:rsid w:val="00F867E3"/>
    <w:rsid w:val="00F87FE2"/>
    <w:rsid w:val="00F913CD"/>
    <w:rsid w:val="00F9145B"/>
    <w:rsid w:val="00F93511"/>
    <w:rsid w:val="00F954BE"/>
    <w:rsid w:val="00F9554F"/>
    <w:rsid w:val="00F970BB"/>
    <w:rsid w:val="00FA01FD"/>
    <w:rsid w:val="00FA2527"/>
    <w:rsid w:val="00FA319D"/>
    <w:rsid w:val="00FA3AF2"/>
    <w:rsid w:val="00FA4959"/>
    <w:rsid w:val="00FB2069"/>
    <w:rsid w:val="00FB7277"/>
    <w:rsid w:val="00FC1C17"/>
    <w:rsid w:val="00FC2049"/>
    <w:rsid w:val="00FC2760"/>
    <w:rsid w:val="00FC30F7"/>
    <w:rsid w:val="00FC3184"/>
    <w:rsid w:val="00FC604B"/>
    <w:rsid w:val="00FC6384"/>
    <w:rsid w:val="00FC72A9"/>
    <w:rsid w:val="00FC7347"/>
    <w:rsid w:val="00FD084F"/>
    <w:rsid w:val="00FD15D2"/>
    <w:rsid w:val="00FD1C1C"/>
    <w:rsid w:val="00FD2A54"/>
    <w:rsid w:val="00FD429F"/>
    <w:rsid w:val="00FD79E6"/>
    <w:rsid w:val="00FE02D0"/>
    <w:rsid w:val="00FE1B63"/>
    <w:rsid w:val="00FE4589"/>
    <w:rsid w:val="00FE4B1C"/>
    <w:rsid w:val="00FE4BFE"/>
    <w:rsid w:val="00FE7AC0"/>
    <w:rsid w:val="00FE7E39"/>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8DD78FEF-D406-4C0A-A8D3-D6BE9B66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C81"/>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 w:type="table" w:customStyle="1" w:styleId="Grilledutableau11">
    <w:name w:val="Grille du tableau11"/>
    <w:basedOn w:val="TableauNormal"/>
    <w:uiPriority w:val="59"/>
    <w:rsid w:val="005B0C1B"/>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rsid w:val="00B129D1"/>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D65C0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D65C0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D65C0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67EFE2B6944C43E9AA4D6329131A6C58"/>
        <w:category>
          <w:name w:val="Général"/>
          <w:gallery w:val="placeholder"/>
        </w:category>
        <w:types>
          <w:type w:val="bbPlcHdr"/>
        </w:types>
        <w:behaviors>
          <w:behavior w:val="content"/>
        </w:behaviors>
        <w:guid w:val="{4C370AA0-89BE-4DBF-B87C-AC375CB62B44}"/>
      </w:docPartPr>
      <w:docPartBody>
        <w:p w:rsidR="00DA65C1" w:rsidRDefault="00C73422" w:rsidP="00C73422">
          <w:pPr>
            <w:pStyle w:val="67EFE2B6944C43E9AA4D6329131A6C58"/>
          </w:pPr>
          <w:r w:rsidRPr="00001618">
            <w:rPr>
              <w:rFonts w:cs="Calibri"/>
              <w:b/>
              <w:bCs/>
              <w:szCs w:val="22"/>
              <w:u w:val="single"/>
            </w:rPr>
            <w:t xml:space="preserve"> A compléter</w:t>
          </w:r>
        </w:p>
      </w:docPartBody>
    </w:docPart>
    <w:docPart>
      <w:docPartPr>
        <w:name w:val="30CFEC4D3A444E2DBC9BA78E9B428745"/>
        <w:category>
          <w:name w:val="Général"/>
          <w:gallery w:val="placeholder"/>
        </w:category>
        <w:types>
          <w:type w:val="bbPlcHdr"/>
        </w:types>
        <w:behaviors>
          <w:behavior w:val="content"/>
        </w:behaviors>
        <w:guid w:val="{6E08F659-34B7-475C-ACFB-B1CDECF353D4}"/>
      </w:docPartPr>
      <w:docPartBody>
        <w:p w:rsidR="00DA65C1" w:rsidRDefault="00C73422" w:rsidP="00C73422">
          <w:pPr>
            <w:pStyle w:val="30CFEC4D3A444E2DBC9BA78E9B428745"/>
          </w:pPr>
          <w:r w:rsidRPr="00001618">
            <w:rPr>
              <w:rFonts w:cs="Calibri"/>
              <w:b/>
              <w:bCs/>
              <w:szCs w:val="22"/>
              <w:u w:val="single"/>
            </w:rPr>
            <w:t xml:space="preserve"> A compléter</w:t>
          </w:r>
        </w:p>
      </w:docPartBody>
    </w:docPart>
    <w:docPart>
      <w:docPartPr>
        <w:name w:val="F1238B8471644C6DBED590FFF567ECF4"/>
        <w:category>
          <w:name w:val="Général"/>
          <w:gallery w:val="placeholder"/>
        </w:category>
        <w:types>
          <w:type w:val="bbPlcHdr"/>
        </w:types>
        <w:behaviors>
          <w:behavior w:val="content"/>
        </w:behaviors>
        <w:guid w:val="{89DAA7CD-3B6C-49E4-A300-F67D43713D7C}"/>
      </w:docPartPr>
      <w:docPartBody>
        <w:p w:rsidR="00DA65C1" w:rsidRDefault="00C73422" w:rsidP="00C73422">
          <w:pPr>
            <w:pStyle w:val="F1238B8471644C6DBED590FFF567ECF4"/>
          </w:pPr>
          <w:r w:rsidRPr="00001618">
            <w:rPr>
              <w:rFonts w:cs="Calibri"/>
              <w:b/>
              <w:bCs/>
              <w:szCs w:val="22"/>
              <w:u w:val="single"/>
            </w:rPr>
            <w:t xml:space="preserve"> A compléter</w:t>
          </w:r>
        </w:p>
      </w:docPartBody>
    </w:docPart>
    <w:docPart>
      <w:docPartPr>
        <w:name w:val="086194187D0A48C493110762AFECAE71"/>
        <w:category>
          <w:name w:val="Général"/>
          <w:gallery w:val="placeholder"/>
        </w:category>
        <w:types>
          <w:type w:val="bbPlcHdr"/>
        </w:types>
        <w:behaviors>
          <w:behavior w:val="content"/>
        </w:behaviors>
        <w:guid w:val="{228CF774-9A97-484A-A5E2-FB7421E259EF}"/>
      </w:docPartPr>
      <w:docPartBody>
        <w:p w:rsidR="00DA65C1" w:rsidRDefault="00C73422" w:rsidP="00C73422">
          <w:pPr>
            <w:pStyle w:val="086194187D0A48C493110762AFECAE71"/>
          </w:pPr>
          <w:r w:rsidRPr="00001618">
            <w:rPr>
              <w:rFonts w:cs="Calibri"/>
              <w:b/>
              <w:bCs/>
              <w:szCs w:val="22"/>
              <w:u w:val="single"/>
            </w:rPr>
            <w:t xml:space="preserve"> A compléter</w:t>
          </w:r>
        </w:p>
      </w:docPartBody>
    </w:docPart>
    <w:docPart>
      <w:docPartPr>
        <w:name w:val="65061CD7AFFD49AFB8130C543B420F66"/>
        <w:category>
          <w:name w:val="Général"/>
          <w:gallery w:val="placeholder"/>
        </w:category>
        <w:types>
          <w:type w:val="bbPlcHdr"/>
        </w:types>
        <w:behaviors>
          <w:behavior w:val="content"/>
        </w:behaviors>
        <w:guid w:val="{96E84C29-FA5D-4637-8EBA-72299CE85DD7}"/>
      </w:docPartPr>
      <w:docPartBody>
        <w:p w:rsidR="00DA65C1" w:rsidRDefault="00C73422" w:rsidP="00C73422">
          <w:pPr>
            <w:pStyle w:val="65061CD7AFFD49AFB8130C543B420F66"/>
          </w:pPr>
          <w:r w:rsidRPr="00001618">
            <w:rPr>
              <w:rFonts w:cs="Calibri"/>
              <w:b/>
              <w:bCs/>
              <w:szCs w:val="22"/>
              <w:u w:val="single"/>
            </w:rPr>
            <w:t xml:space="preserve"> A compléter</w:t>
          </w:r>
        </w:p>
      </w:docPartBody>
    </w:docPart>
    <w:docPart>
      <w:docPartPr>
        <w:name w:val="13A06E8BA80243CE86B8ACCF46B4F29A"/>
        <w:category>
          <w:name w:val="Général"/>
          <w:gallery w:val="placeholder"/>
        </w:category>
        <w:types>
          <w:type w:val="bbPlcHdr"/>
        </w:types>
        <w:behaviors>
          <w:behavior w:val="content"/>
        </w:behaviors>
        <w:guid w:val="{8A13E809-FE14-4948-B05A-21F29DF0AB95}"/>
      </w:docPartPr>
      <w:docPartBody>
        <w:p w:rsidR="00990A96" w:rsidRDefault="00AE1478" w:rsidP="00AE1478">
          <w:pPr>
            <w:pStyle w:val="13A06E8BA80243CE86B8ACCF46B4F29A"/>
          </w:pPr>
          <w:r w:rsidRPr="00001618">
            <w:rPr>
              <w:rFonts w:cs="Calibri"/>
              <w:b/>
              <w:bCs/>
              <w:szCs w:val="22"/>
              <w:u w:val="single"/>
            </w:rPr>
            <w:t xml:space="preserve"> A compléter</w:t>
          </w:r>
        </w:p>
      </w:docPartBody>
    </w:docPart>
    <w:docPart>
      <w:docPartPr>
        <w:name w:val="472C0A5327514562A843B83FD7634624"/>
        <w:category>
          <w:name w:val="Général"/>
          <w:gallery w:val="placeholder"/>
        </w:category>
        <w:types>
          <w:type w:val="bbPlcHdr"/>
        </w:types>
        <w:behaviors>
          <w:behavior w:val="content"/>
        </w:behaviors>
        <w:guid w:val="{4BB2C1BE-7D83-4199-8047-03585103B028}"/>
      </w:docPartPr>
      <w:docPartBody>
        <w:p w:rsidR="00990A96" w:rsidRDefault="00AE1478" w:rsidP="00AE1478">
          <w:pPr>
            <w:pStyle w:val="472C0A5327514562A843B83FD7634624"/>
          </w:pPr>
          <w:r w:rsidRPr="00001618">
            <w:rPr>
              <w:rFonts w:cs="Calibri"/>
              <w:b/>
              <w:bCs/>
              <w:szCs w:val="22"/>
              <w:u w:val="single"/>
            </w:rPr>
            <w:t xml:space="preserve"> A compléter</w:t>
          </w:r>
        </w:p>
      </w:docPartBody>
    </w:docPart>
    <w:docPart>
      <w:docPartPr>
        <w:name w:val="23291E428E8F47D289F85BB5BCB32169"/>
        <w:category>
          <w:name w:val="Général"/>
          <w:gallery w:val="placeholder"/>
        </w:category>
        <w:types>
          <w:type w:val="bbPlcHdr"/>
        </w:types>
        <w:behaviors>
          <w:behavior w:val="content"/>
        </w:behaviors>
        <w:guid w:val="{4402521B-D197-4876-AC69-5A7327997FB5}"/>
      </w:docPartPr>
      <w:docPartBody>
        <w:p w:rsidR="00990A96" w:rsidRDefault="00AE1478" w:rsidP="00AE1478">
          <w:pPr>
            <w:pStyle w:val="23291E428E8F47D289F85BB5BCB32169"/>
          </w:pPr>
          <w:r w:rsidRPr="00001618">
            <w:rPr>
              <w:rFonts w:cs="Calibri"/>
              <w:b/>
              <w:bCs/>
              <w:szCs w:val="22"/>
              <w:u w:val="single"/>
            </w:rPr>
            <w:t xml:space="preserve"> A compléter</w:t>
          </w:r>
        </w:p>
      </w:docPartBody>
    </w:docPart>
    <w:docPart>
      <w:docPartPr>
        <w:name w:val="0E60D991527148D6A0A7294C35CDA97F"/>
        <w:category>
          <w:name w:val="Général"/>
          <w:gallery w:val="placeholder"/>
        </w:category>
        <w:types>
          <w:type w:val="bbPlcHdr"/>
        </w:types>
        <w:behaviors>
          <w:behavior w:val="content"/>
        </w:behaviors>
        <w:guid w:val="{BCB397BB-90B1-4638-9564-0120BF00228E}"/>
      </w:docPartPr>
      <w:docPartBody>
        <w:p w:rsidR="00990A96" w:rsidRDefault="00AE1478" w:rsidP="00AE1478">
          <w:pPr>
            <w:pStyle w:val="0E60D991527148D6A0A7294C35CDA97F"/>
          </w:pPr>
          <w:r w:rsidRPr="00001618">
            <w:rPr>
              <w:rFonts w:cs="Calibri"/>
              <w:b/>
              <w:bCs/>
              <w:szCs w:val="22"/>
              <w:u w:val="single"/>
            </w:rPr>
            <w:t xml:space="preserve"> A compléter</w:t>
          </w:r>
        </w:p>
      </w:docPartBody>
    </w:docPart>
    <w:docPart>
      <w:docPartPr>
        <w:name w:val="5753B882F12C4DAA9F196EF3C78F39BC"/>
        <w:category>
          <w:name w:val="Général"/>
          <w:gallery w:val="placeholder"/>
        </w:category>
        <w:types>
          <w:type w:val="bbPlcHdr"/>
        </w:types>
        <w:behaviors>
          <w:behavior w:val="content"/>
        </w:behaviors>
        <w:guid w:val="{DCAC7CAE-1C93-4200-94A9-BA97A49C8133}"/>
      </w:docPartPr>
      <w:docPartBody>
        <w:p w:rsidR="00990A96" w:rsidRDefault="00AE1478" w:rsidP="00AE1478">
          <w:pPr>
            <w:pStyle w:val="5753B882F12C4DAA9F196EF3C78F39BC"/>
          </w:pPr>
          <w:r w:rsidRPr="00001618">
            <w:rPr>
              <w:rFonts w:cs="Calibri"/>
              <w:b/>
              <w:bCs/>
              <w:szCs w:val="22"/>
              <w:u w:val="single"/>
            </w:rPr>
            <w:t xml:space="preserve"> A compléter</w:t>
          </w:r>
        </w:p>
      </w:docPartBody>
    </w:docPart>
    <w:docPart>
      <w:docPartPr>
        <w:name w:val="BB28FAEC4C7546A1B4B9F424E9330FF1"/>
        <w:category>
          <w:name w:val="Général"/>
          <w:gallery w:val="placeholder"/>
        </w:category>
        <w:types>
          <w:type w:val="bbPlcHdr"/>
        </w:types>
        <w:behaviors>
          <w:behavior w:val="content"/>
        </w:behaviors>
        <w:guid w:val="{C8397ACB-D247-408D-9DA5-AA5EEB09EC03}"/>
      </w:docPartPr>
      <w:docPartBody>
        <w:p w:rsidR="00990A96" w:rsidRDefault="00AE1478" w:rsidP="00AE1478">
          <w:pPr>
            <w:pStyle w:val="BB28FAEC4C7546A1B4B9F424E9330FF1"/>
          </w:pPr>
          <w:r w:rsidRPr="00001618">
            <w:rPr>
              <w:rFonts w:cs="Calibri"/>
              <w:b/>
              <w:bCs/>
              <w:szCs w:val="22"/>
              <w:u w:val="single"/>
            </w:rPr>
            <w:t xml:space="preserve"> A compléter</w:t>
          </w:r>
        </w:p>
      </w:docPartBody>
    </w:docPart>
    <w:docPart>
      <w:docPartPr>
        <w:name w:val="C239D42CEF464780A612E3E52ED3F354"/>
        <w:category>
          <w:name w:val="Général"/>
          <w:gallery w:val="placeholder"/>
        </w:category>
        <w:types>
          <w:type w:val="bbPlcHdr"/>
        </w:types>
        <w:behaviors>
          <w:behavior w:val="content"/>
        </w:behaviors>
        <w:guid w:val="{93E76843-6C05-4392-8EB0-8F74C11A127D}"/>
      </w:docPartPr>
      <w:docPartBody>
        <w:p w:rsidR="00990A96" w:rsidRDefault="00AE1478" w:rsidP="00AE1478">
          <w:pPr>
            <w:pStyle w:val="C239D42CEF464780A612E3E52ED3F354"/>
          </w:pPr>
          <w:r w:rsidRPr="00001618">
            <w:rPr>
              <w:rFonts w:cs="Calibri"/>
              <w:b/>
              <w:bCs/>
              <w:szCs w:val="22"/>
              <w:u w:val="single"/>
            </w:rPr>
            <w:t xml:space="preserve"> A compléter</w:t>
          </w:r>
        </w:p>
      </w:docPartBody>
    </w:docPart>
    <w:docPart>
      <w:docPartPr>
        <w:name w:val="E4AFC8A4B6684AADB6C7A68DDECBAB7A"/>
        <w:category>
          <w:name w:val="Général"/>
          <w:gallery w:val="placeholder"/>
        </w:category>
        <w:types>
          <w:type w:val="bbPlcHdr"/>
        </w:types>
        <w:behaviors>
          <w:behavior w:val="content"/>
        </w:behaviors>
        <w:guid w:val="{8C7EAA7A-6DA4-4C5E-98EA-84912A618AF5}"/>
      </w:docPartPr>
      <w:docPartBody>
        <w:p w:rsidR="00990A96" w:rsidRDefault="00AE1478" w:rsidP="00AE1478">
          <w:pPr>
            <w:pStyle w:val="E4AFC8A4B6684AADB6C7A68DDECBAB7A"/>
          </w:pPr>
          <w:r w:rsidRPr="00001618">
            <w:rPr>
              <w:rFonts w:cs="Calibri"/>
              <w:b/>
              <w:bCs/>
              <w:szCs w:val="22"/>
              <w:u w:val="single"/>
            </w:rPr>
            <w:t xml:space="preserve"> A compléter</w:t>
          </w:r>
        </w:p>
      </w:docPartBody>
    </w:docPart>
    <w:docPart>
      <w:docPartPr>
        <w:name w:val="B41FD9D7E4BD49C49DDE65BCF1143792"/>
        <w:category>
          <w:name w:val="Général"/>
          <w:gallery w:val="placeholder"/>
        </w:category>
        <w:types>
          <w:type w:val="bbPlcHdr"/>
        </w:types>
        <w:behaviors>
          <w:behavior w:val="content"/>
        </w:behaviors>
        <w:guid w:val="{AEC8562E-B76C-430D-B421-15A0BA183A5C}"/>
      </w:docPartPr>
      <w:docPartBody>
        <w:p w:rsidR="00990A96" w:rsidRDefault="00AE1478" w:rsidP="00AE1478">
          <w:pPr>
            <w:pStyle w:val="B41FD9D7E4BD49C49DDE65BCF1143792"/>
          </w:pPr>
          <w:r w:rsidRPr="00001618">
            <w:rPr>
              <w:rFonts w:cs="Calibri"/>
              <w:b/>
              <w:bCs/>
              <w:szCs w:val="22"/>
              <w:u w:val="single"/>
            </w:rPr>
            <w:t xml:space="preserve"> A compléter</w:t>
          </w:r>
        </w:p>
      </w:docPartBody>
    </w:docPart>
    <w:docPart>
      <w:docPartPr>
        <w:name w:val="81463D93ECA748D1A47ABF5E6DFB2DB1"/>
        <w:category>
          <w:name w:val="Général"/>
          <w:gallery w:val="placeholder"/>
        </w:category>
        <w:types>
          <w:type w:val="bbPlcHdr"/>
        </w:types>
        <w:behaviors>
          <w:behavior w:val="content"/>
        </w:behaviors>
        <w:guid w:val="{4EB9E302-8DA9-4784-B03E-1C7B54DE1262}"/>
      </w:docPartPr>
      <w:docPartBody>
        <w:p w:rsidR="00990A96" w:rsidRDefault="00AE1478" w:rsidP="00AE1478">
          <w:pPr>
            <w:pStyle w:val="81463D93ECA748D1A47ABF5E6DFB2DB1"/>
          </w:pPr>
          <w:r w:rsidRPr="00001618">
            <w:rPr>
              <w:rFonts w:cs="Calibri"/>
              <w:b/>
              <w:bCs/>
              <w:szCs w:val="22"/>
              <w:u w:val="single"/>
            </w:rPr>
            <w:t xml:space="preserve"> A compléter</w:t>
          </w:r>
        </w:p>
      </w:docPartBody>
    </w:docPart>
    <w:docPart>
      <w:docPartPr>
        <w:name w:val="7746A51AD6A5489F98B1A4538B1644EB"/>
        <w:category>
          <w:name w:val="Général"/>
          <w:gallery w:val="placeholder"/>
        </w:category>
        <w:types>
          <w:type w:val="bbPlcHdr"/>
        </w:types>
        <w:behaviors>
          <w:behavior w:val="content"/>
        </w:behaviors>
        <w:guid w:val="{0EE58526-CAE5-461A-BCBB-1A15B727F6EF}"/>
      </w:docPartPr>
      <w:docPartBody>
        <w:p w:rsidR="00990A96" w:rsidRDefault="00AE1478" w:rsidP="00AE1478">
          <w:pPr>
            <w:pStyle w:val="7746A51AD6A5489F98B1A4538B1644EB"/>
          </w:pPr>
          <w:r w:rsidRPr="00001618">
            <w:rPr>
              <w:rFonts w:cs="Calibri"/>
              <w:b/>
              <w:bCs/>
              <w:szCs w:val="22"/>
              <w:u w:val="single"/>
            </w:rPr>
            <w:t xml:space="preserve"> A compléter</w:t>
          </w:r>
        </w:p>
      </w:docPartBody>
    </w:docPart>
    <w:docPart>
      <w:docPartPr>
        <w:name w:val="041BAD4938FC49BD815CD17F752F3CF1"/>
        <w:category>
          <w:name w:val="Général"/>
          <w:gallery w:val="placeholder"/>
        </w:category>
        <w:types>
          <w:type w:val="bbPlcHdr"/>
        </w:types>
        <w:behaviors>
          <w:behavior w:val="content"/>
        </w:behaviors>
        <w:guid w:val="{F24155EE-8170-41B3-A00B-D84E1C66EA17}"/>
      </w:docPartPr>
      <w:docPartBody>
        <w:p w:rsidR="00990A96" w:rsidRDefault="00AE1478" w:rsidP="00AE1478">
          <w:pPr>
            <w:pStyle w:val="041BAD4938FC49BD815CD17F752F3CF1"/>
          </w:pPr>
          <w:r w:rsidRPr="00001618">
            <w:rPr>
              <w:rFonts w:cs="Calibri"/>
              <w:b/>
              <w:bCs/>
              <w:szCs w:val="22"/>
              <w:u w:val="single"/>
            </w:rPr>
            <w:t xml:space="preserve"> A compléter</w:t>
          </w:r>
        </w:p>
      </w:docPartBody>
    </w:docPart>
    <w:docPart>
      <w:docPartPr>
        <w:name w:val="F01D0D891F2044A394E219EF620A5401"/>
        <w:category>
          <w:name w:val="Général"/>
          <w:gallery w:val="placeholder"/>
        </w:category>
        <w:types>
          <w:type w:val="bbPlcHdr"/>
        </w:types>
        <w:behaviors>
          <w:behavior w:val="content"/>
        </w:behaviors>
        <w:guid w:val="{53EAE3E8-35EC-45FA-8B10-10DF2BD70BF2}"/>
      </w:docPartPr>
      <w:docPartBody>
        <w:p w:rsidR="00990A96" w:rsidRDefault="00AE1478" w:rsidP="00AE1478">
          <w:pPr>
            <w:pStyle w:val="F01D0D891F2044A394E219EF620A5401"/>
          </w:pPr>
          <w:r w:rsidRPr="00001618">
            <w:rPr>
              <w:rFonts w:cs="Calibri"/>
              <w:b/>
              <w:bCs/>
              <w:szCs w:val="22"/>
              <w:u w:val="single"/>
            </w:rPr>
            <w:t xml:space="preserve"> A compléter</w:t>
          </w:r>
        </w:p>
      </w:docPartBody>
    </w:docPart>
    <w:docPart>
      <w:docPartPr>
        <w:name w:val="1866EDA6FB7A44659C560EB7AED29FC5"/>
        <w:category>
          <w:name w:val="Général"/>
          <w:gallery w:val="placeholder"/>
        </w:category>
        <w:types>
          <w:type w:val="bbPlcHdr"/>
        </w:types>
        <w:behaviors>
          <w:behavior w:val="content"/>
        </w:behaviors>
        <w:guid w:val="{124BF742-25C3-402B-9CB7-8AD0C1CB99CB}"/>
      </w:docPartPr>
      <w:docPartBody>
        <w:p w:rsidR="00990A96" w:rsidRDefault="00AE1478" w:rsidP="00AE1478">
          <w:pPr>
            <w:pStyle w:val="1866EDA6FB7A44659C560EB7AED29FC5"/>
          </w:pPr>
          <w:r w:rsidRPr="00001618">
            <w:rPr>
              <w:rFonts w:cs="Calibri"/>
              <w:b/>
              <w:bCs/>
              <w:szCs w:val="22"/>
              <w:u w:val="single"/>
            </w:rPr>
            <w:t xml:space="preserve"> A compléter</w:t>
          </w:r>
        </w:p>
      </w:docPartBody>
    </w:docPart>
    <w:docPart>
      <w:docPartPr>
        <w:name w:val="E5C375B79CAE4F9DBF1464CBA8D21E58"/>
        <w:category>
          <w:name w:val="Général"/>
          <w:gallery w:val="placeholder"/>
        </w:category>
        <w:types>
          <w:type w:val="bbPlcHdr"/>
        </w:types>
        <w:behaviors>
          <w:behavior w:val="content"/>
        </w:behaviors>
        <w:guid w:val="{F082A41C-1E46-44CE-B627-09488A7DB774}"/>
      </w:docPartPr>
      <w:docPartBody>
        <w:p w:rsidR="00990A96" w:rsidRDefault="00AE1478" w:rsidP="00AE1478">
          <w:pPr>
            <w:pStyle w:val="E5C375B79CAE4F9DBF1464CBA8D21E58"/>
          </w:pPr>
          <w:r w:rsidRPr="00001618">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6252A"/>
    <w:rsid w:val="000D52F0"/>
    <w:rsid w:val="00185919"/>
    <w:rsid w:val="001C61C9"/>
    <w:rsid w:val="002044F2"/>
    <w:rsid w:val="002234E0"/>
    <w:rsid w:val="0027634D"/>
    <w:rsid w:val="00293633"/>
    <w:rsid w:val="002D35D0"/>
    <w:rsid w:val="0032595A"/>
    <w:rsid w:val="0045365A"/>
    <w:rsid w:val="004A49CC"/>
    <w:rsid w:val="005026C8"/>
    <w:rsid w:val="00546212"/>
    <w:rsid w:val="005511CB"/>
    <w:rsid w:val="00556453"/>
    <w:rsid w:val="0055684F"/>
    <w:rsid w:val="00621F83"/>
    <w:rsid w:val="00646BDF"/>
    <w:rsid w:val="006873EB"/>
    <w:rsid w:val="006B268E"/>
    <w:rsid w:val="0070058D"/>
    <w:rsid w:val="00766417"/>
    <w:rsid w:val="007C46F4"/>
    <w:rsid w:val="0080261C"/>
    <w:rsid w:val="00845A64"/>
    <w:rsid w:val="008710B8"/>
    <w:rsid w:val="0089126D"/>
    <w:rsid w:val="00904CFB"/>
    <w:rsid w:val="00937025"/>
    <w:rsid w:val="00990A96"/>
    <w:rsid w:val="009F2982"/>
    <w:rsid w:val="00A31937"/>
    <w:rsid w:val="00A7693B"/>
    <w:rsid w:val="00AD0B8C"/>
    <w:rsid w:val="00AE1478"/>
    <w:rsid w:val="00B12F26"/>
    <w:rsid w:val="00B221E5"/>
    <w:rsid w:val="00B61544"/>
    <w:rsid w:val="00B8688B"/>
    <w:rsid w:val="00C73422"/>
    <w:rsid w:val="00CF65CC"/>
    <w:rsid w:val="00D32880"/>
    <w:rsid w:val="00D42E12"/>
    <w:rsid w:val="00D65C09"/>
    <w:rsid w:val="00D8759E"/>
    <w:rsid w:val="00DA65C1"/>
    <w:rsid w:val="00E16665"/>
    <w:rsid w:val="00E3445A"/>
    <w:rsid w:val="00EB4664"/>
    <w:rsid w:val="00F47C79"/>
    <w:rsid w:val="00FB35F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D0B8C"/>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E58FE862CB3442B6B85915865A2074A6">
    <w:name w:val="E58FE862CB3442B6B85915865A2074A6"/>
    <w:rsid w:val="0006252A"/>
    <w:pPr>
      <w:spacing w:after="0" w:line="240" w:lineRule="auto"/>
    </w:pPr>
    <w:rPr>
      <w:rFonts w:ascii="Arial Nova" w:eastAsia="Times New Roman" w:hAnsi="Arial Nova" w:cs="Times New Roman"/>
      <w:kern w:val="0"/>
      <w:szCs w:val="18"/>
      <w14:ligatures w14:val="none"/>
    </w:rPr>
  </w:style>
  <w:style w:type="paragraph" w:customStyle="1" w:styleId="8BEDA29D37C04AE3B6B0AB1444C60E70">
    <w:name w:val="8BEDA29D37C04AE3B6B0AB1444C60E70"/>
    <w:rsid w:val="0006252A"/>
    <w:pPr>
      <w:spacing w:after="0" w:line="240" w:lineRule="auto"/>
    </w:pPr>
    <w:rPr>
      <w:rFonts w:ascii="Arial Nova" w:eastAsia="Times New Roman" w:hAnsi="Arial Nova" w:cs="Times New Roman"/>
      <w:kern w:val="0"/>
      <w:szCs w:val="18"/>
      <w14:ligatures w14:val="none"/>
    </w:rPr>
  </w:style>
  <w:style w:type="paragraph" w:customStyle="1" w:styleId="401B4F45B5194E4F866830662F1944CB">
    <w:name w:val="401B4F45B5194E4F866830662F1944CB"/>
    <w:rsid w:val="0006252A"/>
    <w:pPr>
      <w:spacing w:after="0" w:line="240" w:lineRule="auto"/>
    </w:pPr>
    <w:rPr>
      <w:rFonts w:ascii="Arial Nova" w:eastAsia="Times New Roman" w:hAnsi="Arial Nova" w:cs="Times New Roman"/>
      <w:kern w:val="0"/>
      <w:szCs w:val="18"/>
      <w14:ligatures w14:val="none"/>
    </w:rPr>
  </w:style>
  <w:style w:type="paragraph" w:customStyle="1" w:styleId="110422ECE7CB4956B582E9A8641CAE9A">
    <w:name w:val="110422ECE7CB4956B582E9A8641CAE9A"/>
    <w:rsid w:val="0006252A"/>
    <w:pPr>
      <w:spacing w:after="0" w:line="240" w:lineRule="auto"/>
    </w:pPr>
    <w:rPr>
      <w:rFonts w:ascii="Arial Nova" w:eastAsia="Times New Roman" w:hAnsi="Arial Nova" w:cs="Times New Roman"/>
      <w:kern w:val="0"/>
      <w:szCs w:val="18"/>
      <w14:ligatures w14:val="none"/>
    </w:rPr>
  </w:style>
  <w:style w:type="paragraph" w:customStyle="1" w:styleId="AFA8390743224C5BB326B17A97D99AA7">
    <w:name w:val="AFA8390743224C5BB326B17A97D99AA7"/>
    <w:rsid w:val="0006252A"/>
    <w:pPr>
      <w:spacing w:after="0" w:line="240" w:lineRule="auto"/>
    </w:pPr>
    <w:rPr>
      <w:rFonts w:ascii="Arial Nova" w:eastAsia="Times New Roman" w:hAnsi="Arial Nova" w:cs="Times New Roman"/>
      <w:kern w:val="0"/>
      <w:szCs w:val="18"/>
      <w14:ligatures w14:val="none"/>
    </w:rPr>
  </w:style>
  <w:style w:type="paragraph" w:customStyle="1" w:styleId="894A90CEC28D4B2BA0FA192FFF29BE9B">
    <w:name w:val="894A90CEC28D4B2BA0FA192FFF29BE9B"/>
    <w:rsid w:val="0006252A"/>
    <w:pPr>
      <w:spacing w:after="0" w:line="240" w:lineRule="auto"/>
    </w:pPr>
    <w:rPr>
      <w:rFonts w:ascii="Arial Nova" w:eastAsia="Times New Roman" w:hAnsi="Arial Nova" w:cs="Times New Roman"/>
      <w:kern w:val="0"/>
      <w:szCs w:val="18"/>
      <w14:ligatures w14:val="none"/>
    </w:rPr>
  </w:style>
  <w:style w:type="paragraph" w:customStyle="1" w:styleId="ECDE8483465D494F96690878E250A669">
    <w:name w:val="ECDE8483465D494F96690878E250A669"/>
    <w:rsid w:val="0006252A"/>
    <w:pPr>
      <w:spacing w:after="0" w:line="240" w:lineRule="auto"/>
    </w:pPr>
    <w:rPr>
      <w:rFonts w:ascii="Arial Nova" w:eastAsia="Times New Roman" w:hAnsi="Arial Nova" w:cs="Times New Roman"/>
      <w:kern w:val="0"/>
      <w:szCs w:val="18"/>
      <w14:ligatures w14:val="none"/>
    </w:rPr>
  </w:style>
  <w:style w:type="paragraph" w:customStyle="1" w:styleId="4263DF694B8543C7AFA9A9F187BF1046">
    <w:name w:val="4263DF694B8543C7AFA9A9F187BF1046"/>
    <w:rsid w:val="0006252A"/>
    <w:pPr>
      <w:spacing w:after="0" w:line="240" w:lineRule="auto"/>
    </w:pPr>
    <w:rPr>
      <w:rFonts w:ascii="Arial Nova" w:eastAsia="Times New Roman" w:hAnsi="Arial Nova" w:cs="Times New Roman"/>
      <w:kern w:val="0"/>
      <w:szCs w:val="18"/>
      <w14:ligatures w14:val="none"/>
    </w:rPr>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5893D356F86E459F825DE504550C3F3F">
    <w:name w:val="5893D356F86E459F825DE504550C3F3F"/>
    <w:rsid w:val="002234E0"/>
    <w:pPr>
      <w:spacing w:line="278" w:lineRule="auto"/>
    </w:pPr>
    <w:rPr>
      <w:sz w:val="24"/>
      <w:szCs w:val="24"/>
    </w:rPr>
  </w:style>
  <w:style w:type="paragraph" w:customStyle="1" w:styleId="78E200CCB70244A599DCD42A680CF5CA">
    <w:name w:val="78E200CCB70244A599DCD42A680CF5CA"/>
    <w:rsid w:val="002234E0"/>
    <w:pPr>
      <w:spacing w:line="278" w:lineRule="auto"/>
    </w:pPr>
    <w:rPr>
      <w:sz w:val="24"/>
      <w:szCs w:val="24"/>
    </w:rPr>
  </w:style>
  <w:style w:type="paragraph" w:customStyle="1" w:styleId="57B53FC0167E4EA3A37F94DFB29CF3B0">
    <w:name w:val="57B53FC0167E4EA3A37F94DFB29CF3B0"/>
    <w:rsid w:val="002234E0"/>
    <w:pPr>
      <w:spacing w:line="278" w:lineRule="auto"/>
    </w:pPr>
    <w:rPr>
      <w:sz w:val="24"/>
      <w:szCs w:val="24"/>
    </w:rPr>
  </w:style>
  <w:style w:type="paragraph" w:customStyle="1" w:styleId="56804BC2C5784F9A9F7098E5A5056FC0">
    <w:name w:val="56804BC2C5784F9A9F7098E5A5056FC0"/>
    <w:rsid w:val="002234E0"/>
    <w:pPr>
      <w:spacing w:line="278" w:lineRule="auto"/>
    </w:pPr>
    <w:rPr>
      <w:sz w:val="24"/>
      <w:szCs w:val="24"/>
    </w:rPr>
  </w:style>
  <w:style w:type="paragraph" w:customStyle="1" w:styleId="B9EE0C59313341CF8718181462AFBFD8">
    <w:name w:val="B9EE0C59313341CF8718181462AFBFD8"/>
    <w:rsid w:val="002234E0"/>
    <w:pPr>
      <w:spacing w:line="278" w:lineRule="auto"/>
    </w:pPr>
    <w:rPr>
      <w:sz w:val="24"/>
      <w:szCs w:val="24"/>
    </w:rPr>
  </w:style>
  <w:style w:type="paragraph" w:customStyle="1" w:styleId="59F7C3C3EF4043E4BE5F47D05DC42B81">
    <w:name w:val="59F7C3C3EF4043E4BE5F47D05DC42B81"/>
    <w:rsid w:val="002234E0"/>
    <w:pPr>
      <w:spacing w:line="278" w:lineRule="auto"/>
    </w:pPr>
    <w:rPr>
      <w:sz w:val="24"/>
      <w:szCs w:val="24"/>
    </w:rPr>
  </w:style>
  <w:style w:type="paragraph" w:customStyle="1" w:styleId="B231EECDE63E4DA3BFB8BF115E9BC40B">
    <w:name w:val="B231EECDE63E4DA3BFB8BF115E9BC40B"/>
    <w:rsid w:val="002234E0"/>
    <w:pPr>
      <w:spacing w:line="278" w:lineRule="auto"/>
    </w:pPr>
    <w:rPr>
      <w:sz w:val="24"/>
      <w:szCs w:val="24"/>
    </w:rPr>
  </w:style>
  <w:style w:type="paragraph" w:customStyle="1" w:styleId="B876234F237E4DFC9096FB74781B15E2">
    <w:name w:val="B876234F237E4DFC9096FB74781B15E2"/>
    <w:rsid w:val="002234E0"/>
    <w:pPr>
      <w:spacing w:line="278" w:lineRule="auto"/>
    </w:pPr>
    <w:rPr>
      <w:sz w:val="24"/>
      <w:szCs w:val="24"/>
    </w:rPr>
  </w:style>
  <w:style w:type="paragraph" w:customStyle="1" w:styleId="14D564A56E9B43648124A79A5EE3417E">
    <w:name w:val="14D564A56E9B43648124A79A5EE3417E"/>
    <w:rsid w:val="002234E0"/>
    <w:pPr>
      <w:spacing w:line="278" w:lineRule="auto"/>
    </w:pPr>
    <w:rPr>
      <w:sz w:val="24"/>
      <w:szCs w:val="24"/>
    </w:rPr>
  </w:style>
  <w:style w:type="paragraph" w:customStyle="1" w:styleId="458948BBDF6444F7BDCF7B4A8B9B09C3">
    <w:name w:val="458948BBDF6444F7BDCF7B4A8B9B09C3"/>
    <w:rsid w:val="002234E0"/>
    <w:pPr>
      <w:spacing w:line="278" w:lineRule="auto"/>
    </w:pPr>
    <w:rPr>
      <w:sz w:val="24"/>
      <w:szCs w:val="24"/>
    </w:rPr>
  </w:style>
  <w:style w:type="paragraph" w:customStyle="1" w:styleId="D7F3E668D54B456FBD874F962C9509DD">
    <w:name w:val="D7F3E668D54B456FBD874F962C9509DD"/>
    <w:rsid w:val="002234E0"/>
    <w:pPr>
      <w:spacing w:line="278" w:lineRule="auto"/>
    </w:pPr>
    <w:rPr>
      <w:sz w:val="24"/>
      <w:szCs w:val="24"/>
    </w:rPr>
  </w:style>
  <w:style w:type="paragraph" w:customStyle="1" w:styleId="939DE97D652C46958006D6554582C0D0">
    <w:name w:val="939DE97D652C46958006D6554582C0D0"/>
    <w:rsid w:val="002234E0"/>
    <w:pPr>
      <w:spacing w:line="278" w:lineRule="auto"/>
    </w:pPr>
    <w:rPr>
      <w:sz w:val="24"/>
      <w:szCs w:val="24"/>
    </w:rPr>
  </w:style>
  <w:style w:type="paragraph" w:customStyle="1" w:styleId="5CB69BA1BAF841299D5245ED4EEA2434">
    <w:name w:val="5CB69BA1BAF841299D5245ED4EEA2434"/>
    <w:rsid w:val="002234E0"/>
    <w:pPr>
      <w:spacing w:line="278" w:lineRule="auto"/>
    </w:pPr>
    <w:rPr>
      <w:sz w:val="24"/>
      <w:szCs w:val="24"/>
    </w:rPr>
  </w:style>
  <w:style w:type="paragraph" w:customStyle="1" w:styleId="8B55A95750B6487684C1A2B37D2AC6C7">
    <w:name w:val="8B55A95750B6487684C1A2B37D2AC6C7"/>
    <w:rsid w:val="002234E0"/>
    <w:pPr>
      <w:spacing w:line="278" w:lineRule="auto"/>
    </w:pPr>
    <w:rPr>
      <w:sz w:val="24"/>
      <w:szCs w:val="24"/>
    </w:rPr>
  </w:style>
  <w:style w:type="paragraph" w:customStyle="1" w:styleId="0AA16F87049F4A5FAD14868D376979FB">
    <w:name w:val="0AA16F87049F4A5FAD14868D376979FB"/>
    <w:rsid w:val="002234E0"/>
    <w:pPr>
      <w:spacing w:line="278" w:lineRule="auto"/>
    </w:pPr>
    <w:rPr>
      <w:sz w:val="24"/>
      <w:szCs w:val="24"/>
    </w:rPr>
  </w:style>
  <w:style w:type="paragraph" w:customStyle="1" w:styleId="E75CFF30DB60483E96487B2A8B359089">
    <w:name w:val="E75CFF30DB60483E96487B2A8B359089"/>
    <w:rsid w:val="002234E0"/>
    <w:pPr>
      <w:spacing w:line="278" w:lineRule="auto"/>
    </w:pPr>
    <w:rPr>
      <w:sz w:val="24"/>
      <w:szCs w:val="24"/>
    </w:rPr>
  </w:style>
  <w:style w:type="paragraph" w:customStyle="1" w:styleId="C94AD8BAA3C24440A5D89AF136C34F71">
    <w:name w:val="C94AD8BAA3C24440A5D89AF136C34F71"/>
    <w:rsid w:val="00C73422"/>
    <w:pPr>
      <w:spacing w:line="278" w:lineRule="auto"/>
    </w:pPr>
    <w:rPr>
      <w:sz w:val="24"/>
      <w:szCs w:val="24"/>
    </w:rPr>
  </w:style>
  <w:style w:type="paragraph" w:customStyle="1" w:styleId="3D51B4C07BE445C686A21CDC2BF306EB">
    <w:name w:val="3D51B4C07BE445C686A21CDC2BF306EB"/>
    <w:rsid w:val="00C73422"/>
    <w:pPr>
      <w:spacing w:line="278" w:lineRule="auto"/>
    </w:pPr>
    <w:rPr>
      <w:sz w:val="24"/>
      <w:szCs w:val="24"/>
    </w:rPr>
  </w:style>
  <w:style w:type="paragraph" w:customStyle="1" w:styleId="E74F7BDE03EE48AB9EB3189924E6D10C">
    <w:name w:val="E74F7BDE03EE48AB9EB3189924E6D10C"/>
    <w:rsid w:val="00C73422"/>
    <w:pPr>
      <w:spacing w:line="278" w:lineRule="auto"/>
    </w:pPr>
    <w:rPr>
      <w:sz w:val="24"/>
      <w:szCs w:val="24"/>
    </w:rPr>
  </w:style>
  <w:style w:type="paragraph" w:customStyle="1" w:styleId="8BEA86FCBF1D443A961BDA9B3B05FB13">
    <w:name w:val="8BEA86FCBF1D443A961BDA9B3B05FB13"/>
    <w:rsid w:val="00C73422"/>
    <w:pPr>
      <w:spacing w:line="278" w:lineRule="auto"/>
    </w:pPr>
    <w:rPr>
      <w:sz w:val="24"/>
      <w:szCs w:val="24"/>
    </w:rPr>
  </w:style>
  <w:style w:type="paragraph" w:customStyle="1" w:styleId="ADB75D0AA44D467BAF338A8FCA7AC445">
    <w:name w:val="ADB75D0AA44D467BAF338A8FCA7AC445"/>
    <w:rsid w:val="00C73422"/>
    <w:pPr>
      <w:spacing w:line="278" w:lineRule="auto"/>
    </w:pPr>
    <w:rPr>
      <w:sz w:val="24"/>
      <w:szCs w:val="24"/>
    </w:rPr>
  </w:style>
  <w:style w:type="paragraph" w:customStyle="1" w:styleId="8E066798FA094216B8A254F9AD9FDFE1">
    <w:name w:val="8E066798FA094216B8A254F9AD9FDFE1"/>
    <w:rsid w:val="00C73422"/>
    <w:pPr>
      <w:spacing w:line="278" w:lineRule="auto"/>
    </w:pPr>
    <w:rPr>
      <w:sz w:val="24"/>
      <w:szCs w:val="24"/>
    </w:rPr>
  </w:style>
  <w:style w:type="paragraph" w:customStyle="1" w:styleId="67EFE2B6944C43E9AA4D6329131A6C58">
    <w:name w:val="67EFE2B6944C43E9AA4D6329131A6C58"/>
    <w:rsid w:val="00C73422"/>
    <w:pPr>
      <w:spacing w:line="278" w:lineRule="auto"/>
    </w:pPr>
    <w:rPr>
      <w:sz w:val="24"/>
      <w:szCs w:val="24"/>
    </w:rPr>
  </w:style>
  <w:style w:type="paragraph" w:customStyle="1" w:styleId="4AB2DD1C2C2C409297D97F5D8C1C90D4">
    <w:name w:val="4AB2DD1C2C2C409297D97F5D8C1C90D4"/>
    <w:rsid w:val="00C73422"/>
    <w:pPr>
      <w:spacing w:line="278" w:lineRule="auto"/>
    </w:pPr>
    <w:rPr>
      <w:sz w:val="24"/>
      <w:szCs w:val="24"/>
    </w:rPr>
  </w:style>
  <w:style w:type="paragraph" w:customStyle="1" w:styleId="1CA6B9B0A2F04D8ABCD11439EDB24006">
    <w:name w:val="1CA6B9B0A2F04D8ABCD11439EDB24006"/>
    <w:rsid w:val="00C73422"/>
    <w:pPr>
      <w:spacing w:line="278" w:lineRule="auto"/>
    </w:pPr>
    <w:rPr>
      <w:sz w:val="24"/>
      <w:szCs w:val="24"/>
    </w:rPr>
  </w:style>
  <w:style w:type="paragraph" w:customStyle="1" w:styleId="F896602610194C7FA0E5F5F3A63756A7">
    <w:name w:val="F896602610194C7FA0E5F5F3A63756A7"/>
    <w:rsid w:val="00C73422"/>
    <w:pPr>
      <w:spacing w:line="278" w:lineRule="auto"/>
    </w:pPr>
    <w:rPr>
      <w:sz w:val="24"/>
      <w:szCs w:val="24"/>
    </w:rPr>
  </w:style>
  <w:style w:type="paragraph" w:customStyle="1" w:styleId="18A880B3055948AF927208F4AD83F3A0">
    <w:name w:val="18A880B3055948AF927208F4AD83F3A0"/>
    <w:rsid w:val="00C73422"/>
    <w:pPr>
      <w:spacing w:line="278" w:lineRule="auto"/>
    </w:pPr>
    <w:rPr>
      <w:sz w:val="24"/>
      <w:szCs w:val="24"/>
    </w:rPr>
  </w:style>
  <w:style w:type="paragraph" w:customStyle="1" w:styleId="604452CFF3F94FA2BD00523C82D37FE5">
    <w:name w:val="604452CFF3F94FA2BD00523C82D37FE5"/>
    <w:rsid w:val="00C73422"/>
    <w:pPr>
      <w:spacing w:line="278" w:lineRule="auto"/>
    </w:pPr>
    <w:rPr>
      <w:sz w:val="24"/>
      <w:szCs w:val="24"/>
    </w:rPr>
  </w:style>
  <w:style w:type="paragraph" w:customStyle="1" w:styleId="AA24A336560243CC80AAB83992781047">
    <w:name w:val="AA24A336560243CC80AAB83992781047"/>
    <w:rsid w:val="00C73422"/>
    <w:pPr>
      <w:spacing w:line="278" w:lineRule="auto"/>
    </w:pPr>
    <w:rPr>
      <w:sz w:val="24"/>
      <w:szCs w:val="24"/>
    </w:rPr>
  </w:style>
  <w:style w:type="paragraph" w:customStyle="1" w:styleId="30CFEC4D3A444E2DBC9BA78E9B428745">
    <w:name w:val="30CFEC4D3A444E2DBC9BA78E9B428745"/>
    <w:rsid w:val="00C73422"/>
    <w:pPr>
      <w:spacing w:line="278" w:lineRule="auto"/>
    </w:pPr>
    <w:rPr>
      <w:sz w:val="24"/>
      <w:szCs w:val="24"/>
    </w:rPr>
  </w:style>
  <w:style w:type="paragraph" w:customStyle="1" w:styleId="F1238B8471644C6DBED590FFF567ECF4">
    <w:name w:val="F1238B8471644C6DBED590FFF567ECF4"/>
    <w:rsid w:val="00C73422"/>
    <w:pPr>
      <w:spacing w:line="278" w:lineRule="auto"/>
    </w:pPr>
    <w:rPr>
      <w:sz w:val="24"/>
      <w:szCs w:val="24"/>
    </w:rPr>
  </w:style>
  <w:style w:type="paragraph" w:customStyle="1" w:styleId="086194187D0A48C493110762AFECAE71">
    <w:name w:val="086194187D0A48C493110762AFECAE71"/>
    <w:rsid w:val="00C73422"/>
    <w:pPr>
      <w:spacing w:line="278" w:lineRule="auto"/>
    </w:pPr>
    <w:rPr>
      <w:sz w:val="24"/>
      <w:szCs w:val="24"/>
    </w:rPr>
  </w:style>
  <w:style w:type="paragraph" w:customStyle="1" w:styleId="574C7B3EFBE24019AB36F58E42B0A82B">
    <w:name w:val="574C7B3EFBE24019AB36F58E42B0A82B"/>
    <w:rsid w:val="00C73422"/>
    <w:pPr>
      <w:spacing w:line="278" w:lineRule="auto"/>
    </w:pPr>
    <w:rPr>
      <w:sz w:val="24"/>
      <w:szCs w:val="24"/>
    </w:rPr>
  </w:style>
  <w:style w:type="paragraph" w:customStyle="1" w:styleId="04114B01559F4D6C8D7CE754D18FF485">
    <w:name w:val="04114B01559F4D6C8D7CE754D18FF485"/>
    <w:rsid w:val="00C73422"/>
    <w:pPr>
      <w:spacing w:line="278" w:lineRule="auto"/>
    </w:pPr>
    <w:rPr>
      <w:sz w:val="24"/>
      <w:szCs w:val="24"/>
    </w:rPr>
  </w:style>
  <w:style w:type="paragraph" w:customStyle="1" w:styleId="75BE31CE075F4DCBA3FCC5C5C5B96A5B">
    <w:name w:val="75BE31CE075F4DCBA3FCC5C5C5B96A5B"/>
    <w:rsid w:val="00C73422"/>
    <w:pPr>
      <w:spacing w:line="278" w:lineRule="auto"/>
    </w:pPr>
    <w:rPr>
      <w:sz w:val="24"/>
      <w:szCs w:val="24"/>
    </w:rPr>
  </w:style>
  <w:style w:type="paragraph" w:customStyle="1" w:styleId="D13262C8A0DE44E2960E794BFA56C68B">
    <w:name w:val="D13262C8A0DE44E2960E794BFA56C68B"/>
    <w:rsid w:val="00C73422"/>
    <w:pPr>
      <w:spacing w:line="278" w:lineRule="auto"/>
    </w:pPr>
    <w:rPr>
      <w:sz w:val="24"/>
      <w:szCs w:val="24"/>
    </w:rPr>
  </w:style>
  <w:style w:type="paragraph" w:customStyle="1" w:styleId="65061CD7AFFD49AFB8130C543B420F66">
    <w:name w:val="65061CD7AFFD49AFB8130C543B420F66"/>
    <w:rsid w:val="00C73422"/>
    <w:pPr>
      <w:spacing w:line="278" w:lineRule="auto"/>
    </w:pPr>
    <w:rPr>
      <w:sz w:val="24"/>
      <w:szCs w:val="24"/>
    </w:rPr>
  </w:style>
  <w:style w:type="paragraph" w:customStyle="1" w:styleId="A048714EE3C14A38BBACBD7D422F9056">
    <w:name w:val="A048714EE3C14A38BBACBD7D422F9056"/>
    <w:rsid w:val="00DA65C1"/>
    <w:pPr>
      <w:spacing w:line="278" w:lineRule="auto"/>
    </w:pPr>
    <w:rPr>
      <w:sz w:val="24"/>
      <w:szCs w:val="24"/>
    </w:rPr>
  </w:style>
  <w:style w:type="paragraph" w:customStyle="1" w:styleId="5450EAA7933949AE9F4C5A6C6EA2AF14">
    <w:name w:val="5450EAA7933949AE9F4C5A6C6EA2AF14"/>
    <w:rsid w:val="00DA65C1"/>
    <w:pPr>
      <w:spacing w:line="278" w:lineRule="auto"/>
    </w:pPr>
    <w:rPr>
      <w:sz w:val="24"/>
      <w:szCs w:val="24"/>
    </w:rPr>
  </w:style>
  <w:style w:type="paragraph" w:customStyle="1" w:styleId="DF871D8883E14BCCAB95C56625D3A37C">
    <w:name w:val="DF871D8883E14BCCAB95C56625D3A37C"/>
    <w:rsid w:val="00DA65C1"/>
    <w:pPr>
      <w:spacing w:line="278" w:lineRule="auto"/>
    </w:pPr>
    <w:rPr>
      <w:sz w:val="24"/>
      <w:szCs w:val="24"/>
    </w:rPr>
  </w:style>
  <w:style w:type="paragraph" w:customStyle="1" w:styleId="FBFCEDD272904AE69C46AAAED6F7E3D2">
    <w:name w:val="FBFCEDD272904AE69C46AAAED6F7E3D2"/>
    <w:rsid w:val="00DA65C1"/>
    <w:pPr>
      <w:spacing w:line="278" w:lineRule="auto"/>
    </w:pPr>
    <w:rPr>
      <w:sz w:val="24"/>
      <w:szCs w:val="24"/>
    </w:rPr>
  </w:style>
  <w:style w:type="paragraph" w:customStyle="1" w:styleId="D7AAD9A481E54F879654CC87640F01CA">
    <w:name w:val="D7AAD9A481E54F879654CC87640F01CA"/>
    <w:rsid w:val="00DA65C1"/>
    <w:pPr>
      <w:spacing w:line="278" w:lineRule="auto"/>
    </w:pPr>
    <w:rPr>
      <w:sz w:val="24"/>
      <w:szCs w:val="24"/>
    </w:rPr>
  </w:style>
  <w:style w:type="paragraph" w:customStyle="1" w:styleId="A9B888BBD0014AC18487F11FA20F12D9">
    <w:name w:val="A9B888BBD0014AC18487F11FA20F12D9"/>
    <w:rsid w:val="00DA65C1"/>
    <w:pPr>
      <w:spacing w:line="278" w:lineRule="auto"/>
    </w:pPr>
    <w:rPr>
      <w:sz w:val="24"/>
      <w:szCs w:val="24"/>
    </w:rPr>
  </w:style>
  <w:style w:type="paragraph" w:customStyle="1" w:styleId="FB974EC1F7074D3C9DBC554D5D49EDB1">
    <w:name w:val="FB974EC1F7074D3C9DBC554D5D49EDB1"/>
    <w:rsid w:val="00DA65C1"/>
    <w:pPr>
      <w:spacing w:line="278" w:lineRule="auto"/>
    </w:pPr>
    <w:rPr>
      <w:sz w:val="24"/>
      <w:szCs w:val="24"/>
    </w:rPr>
  </w:style>
  <w:style w:type="paragraph" w:customStyle="1" w:styleId="13A06E8BA80243CE86B8ACCF46B4F29A">
    <w:name w:val="13A06E8BA80243CE86B8ACCF46B4F29A"/>
    <w:rsid w:val="00AE1478"/>
    <w:pPr>
      <w:spacing w:line="278" w:lineRule="auto"/>
    </w:pPr>
    <w:rPr>
      <w:sz w:val="24"/>
      <w:szCs w:val="24"/>
    </w:rPr>
  </w:style>
  <w:style w:type="paragraph" w:customStyle="1" w:styleId="472C0A5327514562A843B83FD7634624">
    <w:name w:val="472C0A5327514562A843B83FD7634624"/>
    <w:rsid w:val="00AE1478"/>
    <w:pPr>
      <w:spacing w:line="278" w:lineRule="auto"/>
    </w:pPr>
    <w:rPr>
      <w:sz w:val="24"/>
      <w:szCs w:val="24"/>
    </w:rPr>
  </w:style>
  <w:style w:type="paragraph" w:customStyle="1" w:styleId="23291E428E8F47D289F85BB5BCB32169">
    <w:name w:val="23291E428E8F47D289F85BB5BCB32169"/>
    <w:rsid w:val="00AE1478"/>
    <w:pPr>
      <w:spacing w:line="278" w:lineRule="auto"/>
    </w:pPr>
    <w:rPr>
      <w:sz w:val="24"/>
      <w:szCs w:val="24"/>
    </w:rPr>
  </w:style>
  <w:style w:type="paragraph" w:customStyle="1" w:styleId="0E60D991527148D6A0A7294C35CDA97F">
    <w:name w:val="0E60D991527148D6A0A7294C35CDA97F"/>
    <w:rsid w:val="00AE1478"/>
    <w:pPr>
      <w:spacing w:line="278" w:lineRule="auto"/>
    </w:pPr>
    <w:rPr>
      <w:sz w:val="24"/>
      <w:szCs w:val="24"/>
    </w:rPr>
  </w:style>
  <w:style w:type="paragraph" w:customStyle="1" w:styleId="5753B882F12C4DAA9F196EF3C78F39BC">
    <w:name w:val="5753B882F12C4DAA9F196EF3C78F39BC"/>
    <w:rsid w:val="00AE1478"/>
    <w:pPr>
      <w:spacing w:line="278" w:lineRule="auto"/>
    </w:pPr>
    <w:rPr>
      <w:sz w:val="24"/>
      <w:szCs w:val="24"/>
    </w:rPr>
  </w:style>
  <w:style w:type="paragraph" w:customStyle="1" w:styleId="BB28FAEC4C7546A1B4B9F424E9330FF1">
    <w:name w:val="BB28FAEC4C7546A1B4B9F424E9330FF1"/>
    <w:rsid w:val="00AE1478"/>
    <w:pPr>
      <w:spacing w:line="278" w:lineRule="auto"/>
    </w:pPr>
    <w:rPr>
      <w:sz w:val="24"/>
      <w:szCs w:val="24"/>
    </w:rPr>
  </w:style>
  <w:style w:type="paragraph" w:customStyle="1" w:styleId="C239D42CEF464780A612E3E52ED3F354">
    <w:name w:val="C239D42CEF464780A612E3E52ED3F354"/>
    <w:rsid w:val="00AE1478"/>
    <w:pPr>
      <w:spacing w:line="278" w:lineRule="auto"/>
    </w:pPr>
    <w:rPr>
      <w:sz w:val="24"/>
      <w:szCs w:val="24"/>
    </w:rPr>
  </w:style>
  <w:style w:type="paragraph" w:customStyle="1" w:styleId="E4AFC8A4B6684AADB6C7A68DDECBAB7A">
    <w:name w:val="E4AFC8A4B6684AADB6C7A68DDECBAB7A"/>
    <w:rsid w:val="00AE1478"/>
    <w:pPr>
      <w:spacing w:line="278" w:lineRule="auto"/>
    </w:pPr>
    <w:rPr>
      <w:sz w:val="24"/>
      <w:szCs w:val="24"/>
    </w:rPr>
  </w:style>
  <w:style w:type="paragraph" w:customStyle="1" w:styleId="CBEE9145B77747B9857D6B6FF37C64DB">
    <w:name w:val="CBEE9145B77747B9857D6B6FF37C64DB"/>
    <w:rsid w:val="00AE1478"/>
    <w:pPr>
      <w:spacing w:line="278" w:lineRule="auto"/>
    </w:pPr>
    <w:rPr>
      <w:sz w:val="24"/>
      <w:szCs w:val="24"/>
    </w:rPr>
  </w:style>
  <w:style w:type="paragraph" w:customStyle="1" w:styleId="2954B388FCAB4A67B19662DDEE233FBC">
    <w:name w:val="2954B388FCAB4A67B19662DDEE233FBC"/>
    <w:rsid w:val="00AE1478"/>
    <w:pPr>
      <w:spacing w:line="278" w:lineRule="auto"/>
    </w:pPr>
    <w:rPr>
      <w:sz w:val="24"/>
      <w:szCs w:val="24"/>
    </w:rPr>
  </w:style>
  <w:style w:type="paragraph" w:customStyle="1" w:styleId="A3047BA6BAD9444EB400C6B9B798BB1D">
    <w:name w:val="A3047BA6BAD9444EB400C6B9B798BB1D"/>
    <w:rsid w:val="00AE1478"/>
    <w:pPr>
      <w:spacing w:line="278" w:lineRule="auto"/>
    </w:pPr>
    <w:rPr>
      <w:sz w:val="24"/>
      <w:szCs w:val="24"/>
    </w:rPr>
  </w:style>
  <w:style w:type="paragraph" w:customStyle="1" w:styleId="7EB64DF882E94FAFB6A597E09988C501">
    <w:name w:val="7EB64DF882E94FAFB6A597E09988C501"/>
    <w:rsid w:val="00AE1478"/>
    <w:pPr>
      <w:spacing w:line="278" w:lineRule="auto"/>
    </w:pPr>
    <w:rPr>
      <w:sz w:val="24"/>
      <w:szCs w:val="24"/>
    </w:rPr>
  </w:style>
  <w:style w:type="paragraph" w:customStyle="1" w:styleId="7C9E10D95EDB40488B5B7726DBDAFC80">
    <w:name w:val="7C9E10D95EDB40488B5B7726DBDAFC80"/>
    <w:rsid w:val="00AE1478"/>
    <w:pPr>
      <w:spacing w:line="278" w:lineRule="auto"/>
    </w:pPr>
    <w:rPr>
      <w:sz w:val="24"/>
      <w:szCs w:val="24"/>
    </w:rPr>
  </w:style>
  <w:style w:type="paragraph" w:customStyle="1" w:styleId="FE3CD141EC934EC4A7C333789249160E">
    <w:name w:val="FE3CD141EC934EC4A7C333789249160E"/>
    <w:rsid w:val="00AE1478"/>
    <w:pPr>
      <w:spacing w:line="278" w:lineRule="auto"/>
    </w:pPr>
    <w:rPr>
      <w:sz w:val="24"/>
      <w:szCs w:val="24"/>
    </w:rPr>
  </w:style>
  <w:style w:type="paragraph" w:customStyle="1" w:styleId="878B202D2EC54D6F8FB2035117E170EB">
    <w:name w:val="878B202D2EC54D6F8FB2035117E170EB"/>
    <w:rsid w:val="00AE1478"/>
    <w:pPr>
      <w:spacing w:line="278" w:lineRule="auto"/>
    </w:pPr>
    <w:rPr>
      <w:sz w:val="24"/>
      <w:szCs w:val="24"/>
    </w:rPr>
  </w:style>
  <w:style w:type="paragraph" w:customStyle="1" w:styleId="B41FD9D7E4BD49C49DDE65BCF1143792">
    <w:name w:val="B41FD9D7E4BD49C49DDE65BCF1143792"/>
    <w:rsid w:val="00AE1478"/>
    <w:pPr>
      <w:spacing w:line="278" w:lineRule="auto"/>
    </w:pPr>
    <w:rPr>
      <w:sz w:val="24"/>
      <w:szCs w:val="24"/>
    </w:rPr>
  </w:style>
  <w:style w:type="paragraph" w:customStyle="1" w:styleId="81463D93ECA748D1A47ABF5E6DFB2DB1">
    <w:name w:val="81463D93ECA748D1A47ABF5E6DFB2DB1"/>
    <w:rsid w:val="00AE1478"/>
    <w:pPr>
      <w:spacing w:line="278" w:lineRule="auto"/>
    </w:pPr>
    <w:rPr>
      <w:sz w:val="24"/>
      <w:szCs w:val="24"/>
    </w:rPr>
  </w:style>
  <w:style w:type="paragraph" w:customStyle="1" w:styleId="7746A51AD6A5489F98B1A4538B1644EB">
    <w:name w:val="7746A51AD6A5489F98B1A4538B1644EB"/>
    <w:rsid w:val="00AE1478"/>
    <w:pPr>
      <w:spacing w:line="278" w:lineRule="auto"/>
    </w:pPr>
    <w:rPr>
      <w:sz w:val="24"/>
      <w:szCs w:val="24"/>
    </w:rPr>
  </w:style>
  <w:style w:type="paragraph" w:customStyle="1" w:styleId="041BAD4938FC49BD815CD17F752F3CF1">
    <w:name w:val="041BAD4938FC49BD815CD17F752F3CF1"/>
    <w:rsid w:val="00AE1478"/>
    <w:pPr>
      <w:spacing w:line="278" w:lineRule="auto"/>
    </w:pPr>
    <w:rPr>
      <w:sz w:val="24"/>
      <w:szCs w:val="24"/>
    </w:rPr>
  </w:style>
  <w:style w:type="paragraph" w:customStyle="1" w:styleId="F01D0D891F2044A394E219EF620A5401">
    <w:name w:val="F01D0D891F2044A394E219EF620A5401"/>
    <w:rsid w:val="00AE1478"/>
    <w:pPr>
      <w:spacing w:line="278" w:lineRule="auto"/>
    </w:pPr>
    <w:rPr>
      <w:sz w:val="24"/>
      <w:szCs w:val="24"/>
    </w:rPr>
  </w:style>
  <w:style w:type="paragraph" w:customStyle="1" w:styleId="1866EDA6FB7A44659C560EB7AED29FC5">
    <w:name w:val="1866EDA6FB7A44659C560EB7AED29FC5"/>
    <w:rsid w:val="00AE1478"/>
    <w:pPr>
      <w:spacing w:line="278" w:lineRule="auto"/>
    </w:pPr>
    <w:rPr>
      <w:sz w:val="24"/>
      <w:szCs w:val="24"/>
    </w:rPr>
  </w:style>
  <w:style w:type="paragraph" w:customStyle="1" w:styleId="E5C375B79CAE4F9DBF1464CBA8D21E58">
    <w:name w:val="E5C375B79CAE4F9DBF1464CBA8D21E58"/>
    <w:rsid w:val="00AE147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2.xml><?xml version="1.0" encoding="utf-8"?>
<ds:datastoreItem xmlns:ds="http://schemas.openxmlformats.org/officeDocument/2006/customXml" ds:itemID="{16ECEF0C-262A-454E-B2E3-7AC120639EF6}">
  <ds:schemaRefs>
    <ds:schemaRef ds:uri="http://schemas.microsoft.com/sharepoint/v3/contenttype/forms"/>
  </ds:schemaRefs>
</ds:datastoreItem>
</file>

<file path=customXml/itemProps3.xml><?xml version="1.0" encoding="utf-8"?>
<ds:datastoreItem xmlns:ds="http://schemas.openxmlformats.org/officeDocument/2006/customXml" ds:itemID="{AF1DC9EF-B589-4ECC-B298-68E6CDA585A9}">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customXml/itemProps4.xml><?xml version="1.0" encoding="utf-8"?>
<ds:datastoreItem xmlns:ds="http://schemas.openxmlformats.org/officeDocument/2006/customXml" ds:itemID="{489584C7-893A-46F1-886D-023FDF510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BASE AE</Template>
  <TotalTime>35</TotalTime>
  <Pages>9</Pages>
  <Words>1920</Words>
  <Characters>10565</Characters>
  <Application>Microsoft Office Word</Application>
  <DocSecurity>0</DocSecurity>
  <Lines>88</Lines>
  <Paragraphs>24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BELLAMY Mélissa</cp:lastModifiedBy>
  <cp:revision>35</cp:revision>
  <cp:lastPrinted>2016-07-06T03:55:00Z</cp:lastPrinted>
  <dcterms:created xsi:type="dcterms:W3CDTF">2026-03-04T02:36:00Z</dcterms:created>
  <dcterms:modified xsi:type="dcterms:W3CDTF">2026-08-28T14:02:00Z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